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429" w:rsidRDefault="00277725" w:rsidP="00541AE1">
      <w:pPr>
        <w:spacing w:after="40"/>
        <w:rPr>
          <w:b/>
          <w:sz w:val="22"/>
          <w:szCs w:val="22"/>
        </w:rPr>
      </w:pPr>
      <w:r>
        <w:rPr>
          <w:b/>
          <w:bCs/>
          <w:sz w:val="28"/>
          <w:szCs w:val="28"/>
        </w:rPr>
        <w:t xml:space="preserve">                                        </w:t>
      </w:r>
      <w:r w:rsidRPr="00277725">
        <w:rPr>
          <w:b/>
          <w:szCs w:val="24"/>
        </w:rPr>
        <w:t xml:space="preserve"> </w:t>
      </w:r>
      <w:r>
        <w:rPr>
          <w:b/>
          <w:szCs w:val="24"/>
        </w:rPr>
        <w:t xml:space="preserve"> </w:t>
      </w:r>
      <w:r w:rsidRPr="008D4596">
        <w:rPr>
          <w:b/>
          <w:sz w:val="22"/>
          <w:szCs w:val="22"/>
        </w:rPr>
        <w:t>СО</w:t>
      </w:r>
      <w:r w:rsidR="00541AE1">
        <w:rPr>
          <w:b/>
          <w:sz w:val="22"/>
          <w:szCs w:val="22"/>
        </w:rPr>
        <w:t>СТАВ    ПРОЕКТНОЙ  ДОКУМЕНТАЦИИ</w:t>
      </w:r>
    </w:p>
    <w:p w:rsidR="00541AE1" w:rsidRDefault="00B25883" w:rsidP="00B25883">
      <w:pPr>
        <w:ind w:firstLine="708"/>
        <w:jc w:val="center"/>
        <w:rPr>
          <w:b/>
          <w:sz w:val="22"/>
          <w:szCs w:val="22"/>
        </w:rPr>
      </w:pPr>
      <w:r w:rsidRPr="00B25883">
        <w:rPr>
          <w:b/>
          <w:sz w:val="22"/>
          <w:szCs w:val="22"/>
        </w:rPr>
        <w:t>по объекту</w:t>
      </w:r>
      <w:r w:rsidRPr="00B25883">
        <w:rPr>
          <w:b/>
          <w:i/>
        </w:rPr>
        <w:t xml:space="preserve"> </w:t>
      </w:r>
      <w:r w:rsidRPr="00B25883">
        <w:rPr>
          <w:b/>
          <w:sz w:val="22"/>
          <w:szCs w:val="22"/>
        </w:rPr>
        <w:t>«Здание гаража».</w:t>
      </w:r>
    </w:p>
    <w:p w:rsidR="00B25883" w:rsidRPr="001C23F3" w:rsidRDefault="00B25883" w:rsidP="00B25883">
      <w:pPr>
        <w:ind w:firstLine="708"/>
        <w:jc w:val="center"/>
        <w:rPr>
          <w:b/>
          <w:bCs/>
          <w:szCs w:val="24"/>
        </w:rPr>
      </w:pP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2551"/>
        <w:gridCol w:w="24"/>
        <w:gridCol w:w="44"/>
        <w:gridCol w:w="5035"/>
        <w:gridCol w:w="1843"/>
      </w:tblGrid>
      <w:tr w:rsidR="008A7736" w:rsidRPr="00AE2528" w:rsidTr="00AB6E37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736" w:rsidRPr="00046BF6" w:rsidRDefault="008D4596" w:rsidP="00046BF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№ т</w:t>
            </w:r>
            <w:r w:rsidR="008A7736" w:rsidRPr="00046BF6">
              <w:rPr>
                <w:color w:val="000000"/>
                <w:szCs w:val="24"/>
              </w:rPr>
              <w:t>ома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736" w:rsidRPr="00046BF6" w:rsidRDefault="008A7736" w:rsidP="00046BF6">
            <w:pPr>
              <w:jc w:val="center"/>
              <w:rPr>
                <w:color w:val="000000"/>
                <w:szCs w:val="24"/>
              </w:rPr>
            </w:pPr>
            <w:r w:rsidRPr="00046BF6">
              <w:rPr>
                <w:color w:val="000000"/>
                <w:szCs w:val="24"/>
              </w:rPr>
              <w:t>Обозначение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736" w:rsidRPr="00046BF6" w:rsidRDefault="008A7736" w:rsidP="004A12EF">
            <w:pPr>
              <w:jc w:val="center"/>
              <w:rPr>
                <w:color w:val="000000"/>
                <w:szCs w:val="24"/>
              </w:rPr>
            </w:pPr>
            <w:r w:rsidRPr="00046BF6">
              <w:rPr>
                <w:color w:val="000000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736" w:rsidRPr="00046BF6" w:rsidRDefault="008A7736" w:rsidP="00AE252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Примечание</w:t>
            </w:r>
          </w:p>
        </w:tc>
      </w:tr>
      <w:tr w:rsidR="008A7736" w:rsidRPr="00046BF6" w:rsidTr="00AB6E37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736" w:rsidRPr="00046BF6" w:rsidRDefault="008A7736" w:rsidP="00A20B3C">
            <w:pPr>
              <w:jc w:val="center"/>
              <w:rPr>
                <w:color w:val="000000"/>
                <w:sz w:val="20"/>
              </w:rPr>
            </w:pPr>
            <w:r w:rsidRPr="00046BF6">
              <w:rPr>
                <w:color w:val="000000"/>
                <w:sz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736" w:rsidRPr="00046BF6" w:rsidRDefault="008A7736" w:rsidP="00A20B3C">
            <w:pPr>
              <w:jc w:val="center"/>
              <w:rPr>
                <w:color w:val="000000"/>
                <w:sz w:val="20"/>
              </w:rPr>
            </w:pPr>
            <w:r w:rsidRPr="00046BF6">
              <w:rPr>
                <w:color w:val="000000"/>
                <w:sz w:val="20"/>
              </w:rPr>
              <w:t>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736" w:rsidRPr="00046BF6" w:rsidRDefault="008A7736" w:rsidP="00A20B3C">
            <w:pPr>
              <w:jc w:val="center"/>
              <w:rPr>
                <w:color w:val="000000"/>
                <w:sz w:val="20"/>
              </w:rPr>
            </w:pPr>
            <w:r w:rsidRPr="00046BF6">
              <w:rPr>
                <w:color w:val="000000"/>
                <w:sz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736" w:rsidRPr="00046BF6" w:rsidRDefault="008A7736" w:rsidP="00A20B3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</w:tr>
      <w:tr w:rsidR="003F428A" w:rsidRPr="00BF687D" w:rsidTr="00983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90" w:type="dxa"/>
            <w:gridSpan w:val="6"/>
          </w:tcPr>
          <w:p w:rsidR="008D4596" w:rsidRDefault="008D4596" w:rsidP="00BF687D">
            <w:pPr>
              <w:tabs>
                <w:tab w:val="center" w:pos="4153"/>
                <w:tab w:val="right" w:pos="8306"/>
              </w:tabs>
              <w:rPr>
                <w:b/>
                <w:noProof/>
                <w:szCs w:val="24"/>
              </w:rPr>
            </w:pPr>
          </w:p>
          <w:p w:rsidR="008D4596" w:rsidRPr="003F428A" w:rsidRDefault="003F428A" w:rsidP="00BF687D">
            <w:pPr>
              <w:tabs>
                <w:tab w:val="center" w:pos="4153"/>
                <w:tab w:val="right" w:pos="8306"/>
              </w:tabs>
              <w:rPr>
                <w:b/>
                <w:noProof/>
                <w:szCs w:val="24"/>
              </w:rPr>
            </w:pPr>
            <w:r w:rsidRPr="003F428A">
              <w:rPr>
                <w:b/>
                <w:noProof/>
                <w:szCs w:val="24"/>
              </w:rPr>
              <w:t>Раздел 1. Пояснительная записка</w:t>
            </w:r>
          </w:p>
        </w:tc>
      </w:tr>
      <w:tr w:rsidR="008A7736" w:rsidRPr="00BF687D" w:rsidTr="00AB6E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8A7736" w:rsidRPr="00BF687D" w:rsidRDefault="008A7736" w:rsidP="00F4165A">
            <w:pPr>
              <w:tabs>
                <w:tab w:val="center" w:pos="4153"/>
                <w:tab w:val="right" w:pos="8306"/>
              </w:tabs>
              <w:jc w:val="center"/>
              <w:rPr>
                <w:noProof/>
                <w:szCs w:val="24"/>
              </w:rPr>
            </w:pPr>
            <w:r w:rsidRPr="00BF687D">
              <w:rPr>
                <w:noProof/>
                <w:szCs w:val="24"/>
              </w:rPr>
              <w:t>1.1</w:t>
            </w:r>
          </w:p>
        </w:tc>
        <w:tc>
          <w:tcPr>
            <w:tcW w:w="2575" w:type="dxa"/>
            <w:gridSpan w:val="2"/>
          </w:tcPr>
          <w:p w:rsidR="008A7736" w:rsidRPr="00BF687D" w:rsidRDefault="002D53AC" w:rsidP="00BF687D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47/ОК-12</w:t>
            </w:r>
            <w:r w:rsidR="00A91730" w:rsidRPr="00A91730">
              <w:rPr>
                <w:noProof/>
                <w:szCs w:val="24"/>
              </w:rPr>
              <w:t xml:space="preserve"> </w:t>
            </w:r>
            <w:r w:rsidR="008A7736" w:rsidRPr="00BF687D">
              <w:rPr>
                <w:noProof/>
                <w:szCs w:val="24"/>
              </w:rPr>
              <w:t>-ПЗ</w:t>
            </w:r>
          </w:p>
        </w:tc>
        <w:tc>
          <w:tcPr>
            <w:tcW w:w="5079" w:type="dxa"/>
            <w:gridSpan w:val="2"/>
          </w:tcPr>
          <w:p w:rsidR="008A7736" w:rsidRPr="00BF687D" w:rsidRDefault="008A7736" w:rsidP="00BF687D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 w:rsidRPr="00BF687D">
              <w:rPr>
                <w:noProof/>
                <w:szCs w:val="24"/>
              </w:rPr>
              <w:t>Пояснительная записка</w:t>
            </w:r>
          </w:p>
        </w:tc>
        <w:tc>
          <w:tcPr>
            <w:tcW w:w="1843" w:type="dxa"/>
          </w:tcPr>
          <w:p w:rsidR="008A7736" w:rsidRPr="00BF687D" w:rsidRDefault="008A7736" w:rsidP="00BF687D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</w:p>
        </w:tc>
      </w:tr>
      <w:tr w:rsidR="00A74C39" w:rsidRPr="00BF687D" w:rsidTr="00983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90" w:type="dxa"/>
            <w:gridSpan w:val="6"/>
          </w:tcPr>
          <w:p w:rsidR="008D4596" w:rsidRDefault="008D4596" w:rsidP="00376220">
            <w:pPr>
              <w:tabs>
                <w:tab w:val="center" w:pos="4153"/>
                <w:tab w:val="right" w:pos="8306"/>
              </w:tabs>
              <w:rPr>
                <w:b/>
                <w:noProof/>
                <w:szCs w:val="24"/>
              </w:rPr>
            </w:pPr>
          </w:p>
          <w:p w:rsidR="00A74C39" w:rsidRPr="00BF687D" w:rsidRDefault="00A74C39" w:rsidP="00376220">
            <w:pPr>
              <w:tabs>
                <w:tab w:val="center" w:pos="4153"/>
                <w:tab w:val="right" w:pos="8306"/>
              </w:tabs>
              <w:rPr>
                <w:b/>
                <w:noProof/>
                <w:szCs w:val="24"/>
              </w:rPr>
            </w:pPr>
            <w:r w:rsidRPr="00BF687D">
              <w:rPr>
                <w:b/>
                <w:noProof/>
                <w:szCs w:val="24"/>
              </w:rPr>
              <w:t>Раздел 2. Схема планировочной организации земельного участка</w:t>
            </w:r>
          </w:p>
        </w:tc>
      </w:tr>
      <w:tr w:rsidR="00A74C39" w:rsidRPr="00BF687D" w:rsidTr="00AB6E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auto"/>
          </w:tcPr>
          <w:p w:rsidR="00A74C39" w:rsidRPr="00CB177E" w:rsidRDefault="00A74C39" w:rsidP="00F4165A">
            <w:pPr>
              <w:tabs>
                <w:tab w:val="center" w:pos="4153"/>
                <w:tab w:val="right" w:pos="8306"/>
              </w:tabs>
              <w:jc w:val="center"/>
              <w:rPr>
                <w:noProof/>
                <w:szCs w:val="24"/>
              </w:rPr>
            </w:pPr>
            <w:r w:rsidRPr="00CB177E">
              <w:rPr>
                <w:noProof/>
                <w:szCs w:val="24"/>
              </w:rPr>
              <w:t>2.1</w:t>
            </w:r>
          </w:p>
        </w:tc>
        <w:tc>
          <w:tcPr>
            <w:tcW w:w="2619" w:type="dxa"/>
            <w:gridSpan w:val="3"/>
            <w:shd w:val="clear" w:color="auto" w:fill="auto"/>
          </w:tcPr>
          <w:p w:rsidR="00A74C39" w:rsidRPr="00CB177E" w:rsidRDefault="002D53AC" w:rsidP="002D53AC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47/ОК-12</w:t>
            </w:r>
            <w:r w:rsidRPr="00A91730">
              <w:rPr>
                <w:noProof/>
                <w:szCs w:val="24"/>
              </w:rPr>
              <w:t xml:space="preserve"> </w:t>
            </w:r>
            <w:r>
              <w:rPr>
                <w:noProof/>
                <w:szCs w:val="24"/>
              </w:rPr>
              <w:t>-</w:t>
            </w:r>
            <w:r w:rsidR="00A74C39" w:rsidRPr="00CB177E">
              <w:rPr>
                <w:noProof/>
                <w:szCs w:val="24"/>
              </w:rPr>
              <w:t>ПЗУ</w:t>
            </w:r>
          </w:p>
        </w:tc>
        <w:tc>
          <w:tcPr>
            <w:tcW w:w="5035" w:type="dxa"/>
            <w:shd w:val="clear" w:color="auto" w:fill="auto"/>
          </w:tcPr>
          <w:p w:rsidR="00A74C39" w:rsidRPr="00CB177E" w:rsidRDefault="00A74C39" w:rsidP="000012EC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 w:rsidRPr="00CB177E">
              <w:rPr>
                <w:noProof/>
                <w:szCs w:val="24"/>
              </w:rPr>
              <w:t>Схема планировочной организации земельного участка</w:t>
            </w:r>
            <w:r w:rsidR="00F65B67">
              <w:rPr>
                <w:noProof/>
                <w:szCs w:val="24"/>
              </w:rPr>
              <w:t xml:space="preserve">. </w:t>
            </w:r>
          </w:p>
        </w:tc>
        <w:tc>
          <w:tcPr>
            <w:tcW w:w="1843" w:type="dxa"/>
            <w:shd w:val="clear" w:color="auto" w:fill="auto"/>
          </w:tcPr>
          <w:p w:rsidR="00A74C39" w:rsidRPr="00CB177E" w:rsidRDefault="00A74C39" w:rsidP="00376220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</w:p>
        </w:tc>
      </w:tr>
      <w:tr w:rsidR="00C9213A" w:rsidRPr="00BF687D" w:rsidTr="00AB6E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auto"/>
          </w:tcPr>
          <w:p w:rsidR="00C9213A" w:rsidRPr="00BF687D" w:rsidRDefault="00C9213A" w:rsidP="000941AB">
            <w:pPr>
              <w:tabs>
                <w:tab w:val="left" w:pos="188"/>
                <w:tab w:val="center" w:pos="388"/>
                <w:tab w:val="center" w:pos="4153"/>
                <w:tab w:val="right" w:pos="8306"/>
              </w:tabs>
              <w:jc w:val="center"/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2.2</w:t>
            </w:r>
          </w:p>
        </w:tc>
        <w:tc>
          <w:tcPr>
            <w:tcW w:w="2619" w:type="dxa"/>
            <w:gridSpan w:val="3"/>
            <w:shd w:val="clear" w:color="auto" w:fill="auto"/>
          </w:tcPr>
          <w:p w:rsidR="00C9213A" w:rsidRPr="00BF687D" w:rsidRDefault="00C9213A" w:rsidP="000941AB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47/ОК-12</w:t>
            </w:r>
            <w:r w:rsidRPr="00A91730">
              <w:rPr>
                <w:noProof/>
                <w:szCs w:val="24"/>
              </w:rPr>
              <w:t xml:space="preserve"> </w:t>
            </w:r>
            <w:r>
              <w:rPr>
                <w:szCs w:val="24"/>
              </w:rPr>
              <w:t>–ПЗУ.1</w:t>
            </w:r>
          </w:p>
        </w:tc>
        <w:tc>
          <w:tcPr>
            <w:tcW w:w="5035" w:type="dxa"/>
            <w:shd w:val="clear" w:color="auto" w:fill="auto"/>
          </w:tcPr>
          <w:p w:rsidR="00C9213A" w:rsidRPr="00BF687D" w:rsidRDefault="00C9213A" w:rsidP="000941AB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Прифундаментный кольцевой дренаж</w:t>
            </w:r>
          </w:p>
        </w:tc>
        <w:tc>
          <w:tcPr>
            <w:tcW w:w="1843" w:type="dxa"/>
            <w:shd w:val="clear" w:color="auto" w:fill="auto"/>
          </w:tcPr>
          <w:p w:rsidR="00C9213A" w:rsidRPr="00BF687D" w:rsidRDefault="00C9213A" w:rsidP="000941AB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</w:p>
        </w:tc>
      </w:tr>
      <w:tr w:rsidR="00A74C39" w:rsidRPr="00BF687D" w:rsidTr="00983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90" w:type="dxa"/>
            <w:gridSpan w:val="6"/>
          </w:tcPr>
          <w:p w:rsidR="008D4596" w:rsidRDefault="008D4596" w:rsidP="00376220">
            <w:pPr>
              <w:tabs>
                <w:tab w:val="center" w:pos="4153"/>
                <w:tab w:val="right" w:pos="8306"/>
              </w:tabs>
              <w:rPr>
                <w:b/>
                <w:noProof/>
                <w:szCs w:val="24"/>
              </w:rPr>
            </w:pPr>
          </w:p>
          <w:p w:rsidR="00A74C39" w:rsidRPr="00BF687D" w:rsidRDefault="00A74C39" w:rsidP="00376220">
            <w:pPr>
              <w:tabs>
                <w:tab w:val="center" w:pos="4153"/>
                <w:tab w:val="right" w:pos="8306"/>
              </w:tabs>
              <w:rPr>
                <w:b/>
                <w:noProof/>
                <w:szCs w:val="24"/>
              </w:rPr>
            </w:pPr>
            <w:r w:rsidRPr="00BF687D">
              <w:rPr>
                <w:b/>
                <w:noProof/>
                <w:szCs w:val="24"/>
              </w:rPr>
              <w:t>Раздел 3.  Архитектурные решения</w:t>
            </w:r>
          </w:p>
        </w:tc>
      </w:tr>
      <w:tr w:rsidR="00A74C39" w:rsidRPr="00BF687D" w:rsidTr="00AB6E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auto"/>
          </w:tcPr>
          <w:p w:rsidR="00A74C39" w:rsidRPr="00BF687D" w:rsidRDefault="00A74C39" w:rsidP="00F4165A">
            <w:pPr>
              <w:tabs>
                <w:tab w:val="center" w:pos="4153"/>
                <w:tab w:val="right" w:pos="8306"/>
              </w:tabs>
              <w:jc w:val="center"/>
              <w:rPr>
                <w:noProof/>
                <w:szCs w:val="24"/>
              </w:rPr>
            </w:pPr>
            <w:r w:rsidRPr="00BF687D">
              <w:rPr>
                <w:noProof/>
                <w:szCs w:val="24"/>
              </w:rPr>
              <w:t>3.1</w:t>
            </w:r>
          </w:p>
        </w:tc>
        <w:tc>
          <w:tcPr>
            <w:tcW w:w="2619" w:type="dxa"/>
            <w:gridSpan w:val="3"/>
            <w:shd w:val="clear" w:color="auto" w:fill="auto"/>
          </w:tcPr>
          <w:p w:rsidR="00A74C39" w:rsidRPr="00BF687D" w:rsidRDefault="002D53AC" w:rsidP="00376220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47/ОК-12</w:t>
            </w:r>
            <w:r w:rsidRPr="00A91730">
              <w:rPr>
                <w:noProof/>
                <w:szCs w:val="24"/>
              </w:rPr>
              <w:t xml:space="preserve"> </w:t>
            </w:r>
            <w:r w:rsidR="00001CD2">
              <w:rPr>
                <w:szCs w:val="24"/>
              </w:rPr>
              <w:t>–</w:t>
            </w:r>
            <w:r w:rsidR="00A74C39">
              <w:rPr>
                <w:szCs w:val="24"/>
              </w:rPr>
              <w:t xml:space="preserve"> </w:t>
            </w:r>
            <w:r w:rsidR="00A74C39" w:rsidRPr="00BF687D">
              <w:rPr>
                <w:noProof/>
                <w:szCs w:val="24"/>
              </w:rPr>
              <w:t>АР</w:t>
            </w:r>
          </w:p>
        </w:tc>
        <w:tc>
          <w:tcPr>
            <w:tcW w:w="5035" w:type="dxa"/>
            <w:shd w:val="clear" w:color="auto" w:fill="auto"/>
          </w:tcPr>
          <w:p w:rsidR="00A74C39" w:rsidRPr="00BF687D" w:rsidRDefault="00A74C39" w:rsidP="00376220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 w:rsidRPr="00BF687D">
              <w:rPr>
                <w:noProof/>
                <w:szCs w:val="24"/>
              </w:rPr>
              <w:t>Архитектурные решения</w:t>
            </w:r>
          </w:p>
        </w:tc>
        <w:tc>
          <w:tcPr>
            <w:tcW w:w="1843" w:type="dxa"/>
            <w:shd w:val="clear" w:color="auto" w:fill="auto"/>
          </w:tcPr>
          <w:p w:rsidR="00A74C39" w:rsidRPr="00BF687D" w:rsidRDefault="00A74C39" w:rsidP="00376220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</w:p>
        </w:tc>
      </w:tr>
      <w:tr w:rsidR="00BD7CAE" w:rsidRPr="00BF687D" w:rsidTr="00AB6E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auto"/>
          </w:tcPr>
          <w:p w:rsidR="00BD7CAE" w:rsidRPr="00BF687D" w:rsidRDefault="00BD7CAE" w:rsidP="008439BE">
            <w:pPr>
              <w:tabs>
                <w:tab w:val="center" w:pos="4153"/>
                <w:tab w:val="right" w:pos="8306"/>
              </w:tabs>
              <w:jc w:val="center"/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3.2</w:t>
            </w:r>
          </w:p>
        </w:tc>
        <w:tc>
          <w:tcPr>
            <w:tcW w:w="2619" w:type="dxa"/>
            <w:gridSpan w:val="3"/>
            <w:shd w:val="clear" w:color="auto" w:fill="auto"/>
          </w:tcPr>
          <w:p w:rsidR="00BD7CAE" w:rsidRDefault="00BD7CAE" w:rsidP="00BD7CAE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47/ОК-12-КЕО</w:t>
            </w:r>
          </w:p>
        </w:tc>
        <w:tc>
          <w:tcPr>
            <w:tcW w:w="5035" w:type="dxa"/>
            <w:shd w:val="clear" w:color="auto" w:fill="auto"/>
          </w:tcPr>
          <w:p w:rsidR="00BD7CAE" w:rsidRPr="00BF687D" w:rsidRDefault="00BD7CAE" w:rsidP="00AC7E2B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Расчет</w:t>
            </w:r>
            <w:r w:rsidR="00AC7E2B">
              <w:rPr>
                <w:noProof/>
                <w:szCs w:val="24"/>
              </w:rPr>
              <w:t xml:space="preserve"> КЕО и</w:t>
            </w:r>
            <w:r>
              <w:rPr>
                <w:noProof/>
                <w:szCs w:val="24"/>
              </w:rPr>
              <w:t xml:space="preserve"> инсоляции </w:t>
            </w:r>
          </w:p>
        </w:tc>
        <w:tc>
          <w:tcPr>
            <w:tcW w:w="1843" w:type="dxa"/>
            <w:shd w:val="clear" w:color="auto" w:fill="auto"/>
          </w:tcPr>
          <w:p w:rsidR="00BD7CAE" w:rsidRPr="00BF687D" w:rsidRDefault="00BD7CAE" w:rsidP="00376220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</w:p>
        </w:tc>
      </w:tr>
      <w:tr w:rsidR="00BD7CAE" w:rsidRPr="00BF687D" w:rsidTr="00983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90" w:type="dxa"/>
            <w:gridSpan w:val="6"/>
          </w:tcPr>
          <w:p w:rsidR="00BD7CAE" w:rsidRDefault="00BD7CAE" w:rsidP="00376220">
            <w:pPr>
              <w:tabs>
                <w:tab w:val="center" w:pos="4153"/>
                <w:tab w:val="right" w:pos="8306"/>
              </w:tabs>
              <w:rPr>
                <w:b/>
                <w:noProof/>
                <w:szCs w:val="24"/>
              </w:rPr>
            </w:pPr>
          </w:p>
          <w:p w:rsidR="00BD7CAE" w:rsidRPr="00BF687D" w:rsidRDefault="00BD7CAE" w:rsidP="00376220">
            <w:pPr>
              <w:tabs>
                <w:tab w:val="center" w:pos="4153"/>
                <w:tab w:val="right" w:pos="8306"/>
              </w:tabs>
              <w:rPr>
                <w:b/>
                <w:noProof/>
                <w:szCs w:val="24"/>
              </w:rPr>
            </w:pPr>
            <w:r w:rsidRPr="00BF687D">
              <w:rPr>
                <w:b/>
                <w:noProof/>
                <w:szCs w:val="24"/>
              </w:rPr>
              <w:t>Раздел 4.  Конструктивные и объёмно-планировочные решения</w:t>
            </w:r>
          </w:p>
        </w:tc>
      </w:tr>
      <w:tr w:rsidR="00001CD2" w:rsidRPr="00BF687D" w:rsidTr="00AB6E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001CD2" w:rsidRPr="00BF687D" w:rsidRDefault="00001CD2" w:rsidP="00F4165A">
            <w:pPr>
              <w:tabs>
                <w:tab w:val="center" w:pos="4153"/>
                <w:tab w:val="right" w:pos="8306"/>
              </w:tabs>
              <w:jc w:val="center"/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4.1</w:t>
            </w:r>
          </w:p>
        </w:tc>
        <w:tc>
          <w:tcPr>
            <w:tcW w:w="2619" w:type="dxa"/>
            <w:gridSpan w:val="3"/>
          </w:tcPr>
          <w:p w:rsidR="00001CD2" w:rsidRDefault="00001CD2" w:rsidP="00376220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47/ОК-12</w:t>
            </w:r>
            <w:r w:rsidRPr="00A91730">
              <w:rPr>
                <w:noProof/>
                <w:szCs w:val="24"/>
              </w:rPr>
              <w:t xml:space="preserve"> </w:t>
            </w:r>
            <w:r>
              <w:rPr>
                <w:szCs w:val="24"/>
              </w:rPr>
              <w:t xml:space="preserve">– </w:t>
            </w:r>
            <w:r w:rsidR="006D01CB">
              <w:rPr>
                <w:noProof/>
                <w:szCs w:val="24"/>
              </w:rPr>
              <w:t>ОПР</w:t>
            </w:r>
          </w:p>
        </w:tc>
        <w:tc>
          <w:tcPr>
            <w:tcW w:w="5035" w:type="dxa"/>
          </w:tcPr>
          <w:p w:rsidR="00001CD2" w:rsidRPr="00BF687D" w:rsidRDefault="00001CD2" w:rsidP="00376220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О</w:t>
            </w:r>
            <w:r w:rsidRPr="00BF687D">
              <w:rPr>
                <w:noProof/>
                <w:szCs w:val="24"/>
              </w:rPr>
              <w:t>бъёмно-планировочные</w:t>
            </w:r>
            <w:r>
              <w:rPr>
                <w:noProof/>
                <w:szCs w:val="24"/>
              </w:rPr>
              <w:t xml:space="preserve"> решения</w:t>
            </w:r>
          </w:p>
        </w:tc>
        <w:tc>
          <w:tcPr>
            <w:tcW w:w="1843" w:type="dxa"/>
          </w:tcPr>
          <w:p w:rsidR="00001CD2" w:rsidRPr="00BF687D" w:rsidRDefault="00001CD2" w:rsidP="00376220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</w:p>
        </w:tc>
      </w:tr>
      <w:tr w:rsidR="00BD7CAE" w:rsidRPr="00BF687D" w:rsidTr="00AB6E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BD7CAE" w:rsidRPr="00BF687D" w:rsidRDefault="00BD7CAE" w:rsidP="00001CD2">
            <w:pPr>
              <w:tabs>
                <w:tab w:val="center" w:pos="4153"/>
                <w:tab w:val="right" w:pos="8306"/>
              </w:tabs>
              <w:jc w:val="center"/>
              <w:rPr>
                <w:noProof/>
                <w:szCs w:val="24"/>
              </w:rPr>
            </w:pPr>
            <w:r w:rsidRPr="00BF687D">
              <w:rPr>
                <w:noProof/>
                <w:szCs w:val="24"/>
              </w:rPr>
              <w:t>4.</w:t>
            </w:r>
            <w:r w:rsidR="00001CD2">
              <w:rPr>
                <w:noProof/>
                <w:szCs w:val="24"/>
              </w:rPr>
              <w:t>2</w:t>
            </w:r>
          </w:p>
        </w:tc>
        <w:tc>
          <w:tcPr>
            <w:tcW w:w="2619" w:type="dxa"/>
            <w:gridSpan w:val="3"/>
          </w:tcPr>
          <w:p w:rsidR="00BD7CAE" w:rsidRPr="00BF687D" w:rsidRDefault="00BD7CAE" w:rsidP="00376220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47/ОК-12</w:t>
            </w:r>
            <w:r w:rsidRPr="00A91730">
              <w:rPr>
                <w:noProof/>
                <w:szCs w:val="24"/>
              </w:rPr>
              <w:t xml:space="preserve"> </w:t>
            </w:r>
            <w:r>
              <w:rPr>
                <w:szCs w:val="24"/>
              </w:rPr>
              <w:t xml:space="preserve">- </w:t>
            </w:r>
            <w:r w:rsidRPr="00BF687D">
              <w:rPr>
                <w:noProof/>
                <w:szCs w:val="24"/>
              </w:rPr>
              <w:t>К</w:t>
            </w:r>
            <w:r>
              <w:rPr>
                <w:noProof/>
                <w:szCs w:val="24"/>
              </w:rPr>
              <w:t>Р</w:t>
            </w:r>
          </w:p>
        </w:tc>
        <w:tc>
          <w:tcPr>
            <w:tcW w:w="5035" w:type="dxa"/>
          </w:tcPr>
          <w:p w:rsidR="00BD7CAE" w:rsidRPr="00BF687D" w:rsidRDefault="00BD7CAE" w:rsidP="00001CD2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 w:rsidRPr="00BF687D">
              <w:rPr>
                <w:noProof/>
                <w:szCs w:val="24"/>
              </w:rPr>
              <w:t>Конструктивные решения</w:t>
            </w:r>
            <w:r>
              <w:rPr>
                <w:noProof/>
                <w:szCs w:val="24"/>
              </w:rPr>
              <w:t>.</w:t>
            </w:r>
          </w:p>
        </w:tc>
        <w:tc>
          <w:tcPr>
            <w:tcW w:w="1843" w:type="dxa"/>
          </w:tcPr>
          <w:p w:rsidR="00BD7CAE" w:rsidRPr="00BF687D" w:rsidRDefault="00BD7CAE" w:rsidP="00376220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</w:p>
        </w:tc>
      </w:tr>
      <w:tr w:rsidR="00BD7CAE" w:rsidRPr="00BF687D" w:rsidTr="00983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90" w:type="dxa"/>
            <w:gridSpan w:val="6"/>
          </w:tcPr>
          <w:p w:rsidR="00BD7CAE" w:rsidRDefault="00BD7CAE" w:rsidP="00376220">
            <w:pPr>
              <w:tabs>
                <w:tab w:val="center" w:pos="4153"/>
                <w:tab w:val="right" w:pos="8306"/>
              </w:tabs>
              <w:rPr>
                <w:b/>
                <w:noProof/>
                <w:szCs w:val="24"/>
              </w:rPr>
            </w:pPr>
          </w:p>
          <w:p w:rsidR="00BD7CAE" w:rsidRPr="00BF687D" w:rsidRDefault="00BD7CAE" w:rsidP="00376220">
            <w:pPr>
              <w:tabs>
                <w:tab w:val="center" w:pos="4153"/>
                <w:tab w:val="right" w:pos="8306"/>
              </w:tabs>
              <w:rPr>
                <w:b/>
                <w:noProof/>
                <w:szCs w:val="24"/>
              </w:rPr>
            </w:pPr>
            <w:r w:rsidRPr="00BF687D">
              <w:rPr>
                <w:b/>
                <w:noProof/>
                <w:szCs w:val="24"/>
              </w:rPr>
              <w:t>Раздел 5.  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</w:t>
            </w:r>
          </w:p>
        </w:tc>
      </w:tr>
      <w:tr w:rsidR="00BD7CAE" w:rsidRPr="00BF687D" w:rsidTr="00983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90" w:type="dxa"/>
            <w:gridSpan w:val="6"/>
          </w:tcPr>
          <w:p w:rsidR="00BD7CAE" w:rsidRPr="0039338A" w:rsidRDefault="00BD7CAE" w:rsidP="00376220">
            <w:pPr>
              <w:tabs>
                <w:tab w:val="center" w:pos="4153"/>
                <w:tab w:val="right" w:pos="8306"/>
              </w:tabs>
              <w:rPr>
                <w:b/>
                <w:i/>
                <w:noProof/>
                <w:szCs w:val="24"/>
              </w:rPr>
            </w:pPr>
            <w:r w:rsidRPr="0039338A">
              <w:rPr>
                <w:b/>
                <w:i/>
                <w:noProof/>
                <w:szCs w:val="24"/>
              </w:rPr>
              <w:t>Подраздел 5.1. Система электроснабжения</w:t>
            </w:r>
          </w:p>
        </w:tc>
      </w:tr>
      <w:tr w:rsidR="00BD7CAE" w:rsidRPr="00BF687D" w:rsidTr="00AB6E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BD7CAE" w:rsidRPr="00BF687D" w:rsidRDefault="00BD7CAE" w:rsidP="00F4165A">
            <w:pPr>
              <w:tabs>
                <w:tab w:val="center" w:pos="4153"/>
                <w:tab w:val="right" w:pos="8306"/>
              </w:tabs>
              <w:jc w:val="center"/>
              <w:rPr>
                <w:noProof/>
                <w:szCs w:val="24"/>
              </w:rPr>
            </w:pPr>
            <w:r w:rsidRPr="00BF687D">
              <w:rPr>
                <w:noProof/>
                <w:szCs w:val="24"/>
              </w:rPr>
              <w:t>5.1</w:t>
            </w:r>
            <w:r>
              <w:rPr>
                <w:noProof/>
                <w:szCs w:val="24"/>
              </w:rPr>
              <w:t>.1</w:t>
            </w:r>
          </w:p>
        </w:tc>
        <w:tc>
          <w:tcPr>
            <w:tcW w:w="2619" w:type="dxa"/>
            <w:gridSpan w:val="3"/>
          </w:tcPr>
          <w:p w:rsidR="00BD7CAE" w:rsidRPr="00BF687D" w:rsidRDefault="00BD7CAE" w:rsidP="00376220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47/ОК-12</w:t>
            </w:r>
            <w:r w:rsidRPr="00A91730">
              <w:rPr>
                <w:noProof/>
                <w:szCs w:val="24"/>
              </w:rPr>
              <w:t xml:space="preserve"> </w:t>
            </w:r>
            <w:r>
              <w:rPr>
                <w:szCs w:val="24"/>
              </w:rPr>
              <w:t>-</w:t>
            </w:r>
            <w:r>
              <w:rPr>
                <w:noProof/>
                <w:szCs w:val="24"/>
              </w:rPr>
              <w:t>Э</w:t>
            </w:r>
            <w:r w:rsidR="00661A7C">
              <w:rPr>
                <w:noProof/>
                <w:szCs w:val="24"/>
              </w:rPr>
              <w:t>О</w:t>
            </w:r>
          </w:p>
        </w:tc>
        <w:tc>
          <w:tcPr>
            <w:tcW w:w="5035" w:type="dxa"/>
          </w:tcPr>
          <w:p w:rsidR="00BD7CAE" w:rsidRDefault="00BD7CAE" w:rsidP="00376220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 w:rsidRPr="00BF687D">
              <w:rPr>
                <w:noProof/>
                <w:szCs w:val="24"/>
              </w:rPr>
              <w:t>Система электроснабжения</w:t>
            </w:r>
            <w:r>
              <w:rPr>
                <w:noProof/>
                <w:szCs w:val="24"/>
              </w:rPr>
              <w:t xml:space="preserve"> и электроосвещения</w:t>
            </w:r>
            <w:r w:rsidRPr="00BF687D">
              <w:rPr>
                <w:noProof/>
                <w:szCs w:val="24"/>
              </w:rPr>
              <w:t>.</w:t>
            </w:r>
            <w:r>
              <w:rPr>
                <w:noProof/>
                <w:szCs w:val="24"/>
              </w:rPr>
              <w:t xml:space="preserve"> </w:t>
            </w:r>
          </w:p>
          <w:p w:rsidR="00BD7CAE" w:rsidRPr="00BF687D" w:rsidRDefault="00BD7CAE" w:rsidP="00376220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Внутренние сети.</w:t>
            </w:r>
          </w:p>
        </w:tc>
        <w:tc>
          <w:tcPr>
            <w:tcW w:w="1843" w:type="dxa"/>
          </w:tcPr>
          <w:p w:rsidR="00BD7CAE" w:rsidRPr="002555A4" w:rsidRDefault="00BD7CAE" w:rsidP="00376220">
            <w:pPr>
              <w:tabs>
                <w:tab w:val="center" w:pos="4153"/>
                <w:tab w:val="right" w:pos="8306"/>
              </w:tabs>
              <w:rPr>
                <w:noProof/>
                <w:sz w:val="18"/>
                <w:szCs w:val="18"/>
              </w:rPr>
            </w:pPr>
          </w:p>
        </w:tc>
      </w:tr>
      <w:tr w:rsidR="00BD7CAE" w:rsidRPr="00BF687D" w:rsidTr="00AB6E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BD7CAE" w:rsidRPr="00BF687D" w:rsidRDefault="00BD7CAE" w:rsidP="00FD1BDC">
            <w:pPr>
              <w:tabs>
                <w:tab w:val="center" w:pos="4153"/>
                <w:tab w:val="right" w:pos="8306"/>
              </w:tabs>
              <w:jc w:val="center"/>
              <w:rPr>
                <w:noProof/>
                <w:szCs w:val="24"/>
              </w:rPr>
            </w:pPr>
            <w:r w:rsidRPr="00BF687D">
              <w:rPr>
                <w:noProof/>
                <w:szCs w:val="24"/>
              </w:rPr>
              <w:t>5.</w:t>
            </w:r>
            <w:r>
              <w:rPr>
                <w:noProof/>
                <w:szCs w:val="24"/>
              </w:rPr>
              <w:t>1.</w:t>
            </w:r>
            <w:r w:rsidR="00FD1BDC">
              <w:rPr>
                <w:noProof/>
                <w:szCs w:val="24"/>
              </w:rPr>
              <w:t>2</w:t>
            </w:r>
          </w:p>
        </w:tc>
        <w:tc>
          <w:tcPr>
            <w:tcW w:w="2619" w:type="dxa"/>
            <w:gridSpan w:val="3"/>
          </w:tcPr>
          <w:p w:rsidR="00BD7CAE" w:rsidRPr="00BF687D" w:rsidRDefault="00BD7CAE" w:rsidP="00B53DF2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47/ОК-12</w:t>
            </w:r>
            <w:r w:rsidRPr="00A91730">
              <w:rPr>
                <w:noProof/>
                <w:szCs w:val="24"/>
              </w:rPr>
              <w:t xml:space="preserve"> </w:t>
            </w:r>
            <w:r>
              <w:rPr>
                <w:szCs w:val="24"/>
              </w:rPr>
              <w:t>-</w:t>
            </w:r>
            <w:r w:rsidR="00AB6E37">
              <w:rPr>
                <w:szCs w:val="24"/>
              </w:rPr>
              <w:t>ЭН</w:t>
            </w:r>
          </w:p>
        </w:tc>
        <w:tc>
          <w:tcPr>
            <w:tcW w:w="5035" w:type="dxa"/>
          </w:tcPr>
          <w:p w:rsidR="00BD7CAE" w:rsidRPr="00BF687D" w:rsidRDefault="00BD7CAE" w:rsidP="00BB419F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Внутриплощадочные сети наружного освещения.</w:t>
            </w:r>
          </w:p>
        </w:tc>
        <w:tc>
          <w:tcPr>
            <w:tcW w:w="1843" w:type="dxa"/>
          </w:tcPr>
          <w:p w:rsidR="00BD7CAE" w:rsidRPr="00BF687D" w:rsidRDefault="00BD7CAE" w:rsidP="00376220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</w:p>
        </w:tc>
      </w:tr>
      <w:tr w:rsidR="00BD7CAE" w:rsidRPr="00BF687D" w:rsidTr="00983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90" w:type="dxa"/>
            <w:gridSpan w:val="6"/>
          </w:tcPr>
          <w:p w:rsidR="00BD7CAE" w:rsidRPr="00BF687D" w:rsidRDefault="00BD7CAE" w:rsidP="00E551E8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 w:rsidRPr="0039338A">
              <w:rPr>
                <w:b/>
                <w:i/>
                <w:noProof/>
                <w:szCs w:val="24"/>
              </w:rPr>
              <w:t>Подраздел 5.</w:t>
            </w:r>
            <w:r>
              <w:rPr>
                <w:b/>
                <w:i/>
                <w:noProof/>
                <w:szCs w:val="24"/>
              </w:rPr>
              <w:t>2</w:t>
            </w:r>
            <w:r w:rsidR="005A6A4F">
              <w:rPr>
                <w:b/>
                <w:i/>
                <w:noProof/>
                <w:szCs w:val="24"/>
              </w:rPr>
              <w:t xml:space="preserve">. </w:t>
            </w:r>
            <w:r w:rsidRPr="0039338A">
              <w:rPr>
                <w:b/>
                <w:i/>
                <w:noProof/>
                <w:szCs w:val="24"/>
              </w:rPr>
              <w:t xml:space="preserve">Система </w:t>
            </w:r>
            <w:r>
              <w:rPr>
                <w:b/>
                <w:i/>
                <w:noProof/>
                <w:szCs w:val="24"/>
              </w:rPr>
              <w:t>водоснабжения</w:t>
            </w:r>
            <w:r w:rsidR="00230BED">
              <w:rPr>
                <w:b/>
                <w:i/>
                <w:noProof/>
                <w:szCs w:val="24"/>
              </w:rPr>
              <w:t xml:space="preserve"> </w:t>
            </w:r>
          </w:p>
        </w:tc>
      </w:tr>
      <w:tr w:rsidR="00BD7CAE" w:rsidRPr="00BF687D" w:rsidTr="00AB6E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BD7CAE" w:rsidRPr="00BF687D" w:rsidRDefault="00BD7CAE" w:rsidP="005C1F4E">
            <w:pPr>
              <w:tabs>
                <w:tab w:val="center" w:pos="4153"/>
                <w:tab w:val="right" w:pos="8306"/>
              </w:tabs>
              <w:jc w:val="center"/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5.2.1</w:t>
            </w:r>
          </w:p>
        </w:tc>
        <w:tc>
          <w:tcPr>
            <w:tcW w:w="2619" w:type="dxa"/>
            <w:gridSpan w:val="3"/>
          </w:tcPr>
          <w:p w:rsidR="00BD7CAE" w:rsidRPr="00BF687D" w:rsidRDefault="00BD7CAE" w:rsidP="00376220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47/ОК-12</w:t>
            </w:r>
            <w:r w:rsidRPr="00A91730">
              <w:rPr>
                <w:noProof/>
                <w:szCs w:val="24"/>
              </w:rPr>
              <w:t xml:space="preserve"> </w:t>
            </w:r>
            <w:r>
              <w:rPr>
                <w:szCs w:val="24"/>
              </w:rPr>
              <w:t>-ВК</w:t>
            </w:r>
          </w:p>
        </w:tc>
        <w:tc>
          <w:tcPr>
            <w:tcW w:w="5035" w:type="dxa"/>
          </w:tcPr>
          <w:p w:rsidR="00BD7CAE" w:rsidRPr="00BF687D" w:rsidRDefault="00BD7CAE" w:rsidP="00E551E8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 w:rsidRPr="00BF687D">
              <w:rPr>
                <w:noProof/>
                <w:szCs w:val="24"/>
              </w:rPr>
              <w:t xml:space="preserve">Система  водоснабжения. </w:t>
            </w:r>
            <w:r>
              <w:rPr>
                <w:noProof/>
                <w:szCs w:val="24"/>
              </w:rPr>
              <w:t>Внутренние сети.</w:t>
            </w:r>
          </w:p>
        </w:tc>
        <w:tc>
          <w:tcPr>
            <w:tcW w:w="1843" w:type="dxa"/>
          </w:tcPr>
          <w:p w:rsidR="00BD7CAE" w:rsidRPr="00BF687D" w:rsidRDefault="00BD7CAE" w:rsidP="00376220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</w:p>
        </w:tc>
      </w:tr>
      <w:tr w:rsidR="00BD7CAE" w:rsidRPr="00BF687D" w:rsidTr="00AB6E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BD7CAE" w:rsidRDefault="00BD7CAE" w:rsidP="00F4165A">
            <w:pPr>
              <w:tabs>
                <w:tab w:val="center" w:pos="4153"/>
                <w:tab w:val="right" w:pos="8306"/>
              </w:tabs>
              <w:jc w:val="center"/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5.2.2</w:t>
            </w:r>
          </w:p>
        </w:tc>
        <w:tc>
          <w:tcPr>
            <w:tcW w:w="2619" w:type="dxa"/>
            <w:gridSpan w:val="3"/>
          </w:tcPr>
          <w:p w:rsidR="00BD7CAE" w:rsidRDefault="00BD7CAE" w:rsidP="00376220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47/ОК-12</w:t>
            </w:r>
            <w:r w:rsidRPr="00A91730">
              <w:rPr>
                <w:noProof/>
                <w:szCs w:val="24"/>
              </w:rPr>
              <w:t xml:space="preserve"> </w:t>
            </w:r>
            <w:r>
              <w:rPr>
                <w:szCs w:val="24"/>
              </w:rPr>
              <w:t>-НВК</w:t>
            </w:r>
          </w:p>
        </w:tc>
        <w:tc>
          <w:tcPr>
            <w:tcW w:w="5035" w:type="dxa"/>
          </w:tcPr>
          <w:p w:rsidR="00BD7CAE" w:rsidRPr="00BF687D" w:rsidRDefault="00BD7CAE" w:rsidP="008F43FB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Внутриплощадочные сети водоснабжения</w:t>
            </w:r>
            <w:r w:rsidR="0032318F">
              <w:rPr>
                <w:noProof/>
                <w:szCs w:val="24"/>
              </w:rPr>
              <w:t xml:space="preserve"> и водоотведения</w:t>
            </w:r>
            <w:r>
              <w:rPr>
                <w:noProof/>
                <w:szCs w:val="24"/>
              </w:rPr>
              <w:t>.</w:t>
            </w:r>
          </w:p>
        </w:tc>
        <w:tc>
          <w:tcPr>
            <w:tcW w:w="1843" w:type="dxa"/>
          </w:tcPr>
          <w:p w:rsidR="00BD7CAE" w:rsidRPr="00BF687D" w:rsidRDefault="00BD7CAE" w:rsidP="00376220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</w:p>
        </w:tc>
      </w:tr>
      <w:tr w:rsidR="00E551E8" w:rsidRPr="00BF687D" w:rsidTr="004D4A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647" w:type="dxa"/>
            <w:gridSpan w:val="5"/>
          </w:tcPr>
          <w:p w:rsidR="00E551E8" w:rsidRDefault="00E551E8" w:rsidP="00E551E8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 w:rsidRPr="0039338A">
              <w:rPr>
                <w:b/>
                <w:i/>
                <w:noProof/>
                <w:szCs w:val="24"/>
              </w:rPr>
              <w:t>Подраздел 5.</w:t>
            </w:r>
            <w:r>
              <w:rPr>
                <w:b/>
                <w:i/>
                <w:noProof/>
                <w:szCs w:val="24"/>
              </w:rPr>
              <w:t xml:space="preserve">3. </w:t>
            </w:r>
            <w:r w:rsidRPr="0039338A">
              <w:rPr>
                <w:b/>
                <w:i/>
                <w:noProof/>
                <w:szCs w:val="24"/>
              </w:rPr>
              <w:t xml:space="preserve">Система </w:t>
            </w:r>
            <w:r>
              <w:rPr>
                <w:b/>
                <w:i/>
                <w:noProof/>
                <w:szCs w:val="24"/>
              </w:rPr>
              <w:t>водоотведения</w:t>
            </w:r>
          </w:p>
        </w:tc>
        <w:tc>
          <w:tcPr>
            <w:tcW w:w="1843" w:type="dxa"/>
          </w:tcPr>
          <w:p w:rsidR="00E551E8" w:rsidRPr="00BF687D" w:rsidRDefault="00E551E8" w:rsidP="00376220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</w:p>
        </w:tc>
      </w:tr>
      <w:tr w:rsidR="00E551E8" w:rsidRPr="00BF687D" w:rsidTr="00AB6E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E551E8" w:rsidRPr="00BF687D" w:rsidRDefault="00E551E8" w:rsidP="00376B40">
            <w:pPr>
              <w:tabs>
                <w:tab w:val="center" w:pos="4153"/>
                <w:tab w:val="right" w:pos="8306"/>
              </w:tabs>
              <w:jc w:val="center"/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5.3.1</w:t>
            </w:r>
          </w:p>
        </w:tc>
        <w:tc>
          <w:tcPr>
            <w:tcW w:w="2619" w:type="dxa"/>
            <w:gridSpan w:val="3"/>
          </w:tcPr>
          <w:p w:rsidR="00E551E8" w:rsidRPr="00BF687D" w:rsidRDefault="00E551E8" w:rsidP="00376B40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47/ОК-12</w:t>
            </w:r>
            <w:r w:rsidRPr="00A91730">
              <w:rPr>
                <w:noProof/>
                <w:szCs w:val="24"/>
              </w:rPr>
              <w:t xml:space="preserve"> </w:t>
            </w:r>
            <w:r>
              <w:rPr>
                <w:szCs w:val="24"/>
              </w:rPr>
              <w:t>–ВК.1</w:t>
            </w:r>
          </w:p>
        </w:tc>
        <w:tc>
          <w:tcPr>
            <w:tcW w:w="5035" w:type="dxa"/>
          </w:tcPr>
          <w:p w:rsidR="00E551E8" w:rsidRDefault="00E551E8" w:rsidP="00E551E8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 w:rsidRPr="00BF687D">
              <w:rPr>
                <w:noProof/>
                <w:szCs w:val="24"/>
              </w:rPr>
              <w:t>Система водоотведения</w:t>
            </w:r>
            <w:r>
              <w:rPr>
                <w:noProof/>
                <w:szCs w:val="24"/>
              </w:rPr>
              <w:t>.</w:t>
            </w:r>
          </w:p>
          <w:p w:rsidR="00E551E8" w:rsidRDefault="00E551E8" w:rsidP="00E551E8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Внутренние сети.</w:t>
            </w:r>
          </w:p>
        </w:tc>
        <w:tc>
          <w:tcPr>
            <w:tcW w:w="1843" w:type="dxa"/>
          </w:tcPr>
          <w:p w:rsidR="00E551E8" w:rsidRPr="00BF687D" w:rsidRDefault="00E551E8" w:rsidP="00376220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</w:p>
        </w:tc>
      </w:tr>
      <w:tr w:rsidR="00BD7CAE" w:rsidRPr="00BF687D" w:rsidTr="00983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90" w:type="dxa"/>
            <w:gridSpan w:val="6"/>
          </w:tcPr>
          <w:p w:rsidR="00BD7CAE" w:rsidRPr="00BF687D" w:rsidRDefault="00BD7CAE" w:rsidP="006F6BF2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 w:rsidRPr="0039338A">
              <w:rPr>
                <w:b/>
                <w:i/>
                <w:noProof/>
                <w:szCs w:val="24"/>
              </w:rPr>
              <w:t>Подраздел 5.</w:t>
            </w:r>
            <w:r>
              <w:rPr>
                <w:b/>
                <w:i/>
                <w:noProof/>
                <w:szCs w:val="24"/>
              </w:rPr>
              <w:t>4</w:t>
            </w:r>
            <w:r w:rsidRPr="0039338A">
              <w:rPr>
                <w:b/>
                <w:i/>
                <w:noProof/>
                <w:szCs w:val="24"/>
              </w:rPr>
              <w:t xml:space="preserve">. </w:t>
            </w:r>
            <w:r w:rsidRPr="0032314E">
              <w:rPr>
                <w:b/>
                <w:i/>
                <w:noProof/>
                <w:szCs w:val="24"/>
              </w:rPr>
              <w:t>Отоплени</w:t>
            </w:r>
            <w:r>
              <w:rPr>
                <w:b/>
                <w:i/>
                <w:noProof/>
                <w:szCs w:val="24"/>
              </w:rPr>
              <w:t>е</w:t>
            </w:r>
            <w:r w:rsidRPr="0032314E">
              <w:rPr>
                <w:b/>
                <w:i/>
                <w:noProof/>
                <w:szCs w:val="24"/>
              </w:rPr>
              <w:t>, вентиляци</w:t>
            </w:r>
            <w:r>
              <w:rPr>
                <w:b/>
                <w:i/>
                <w:noProof/>
                <w:szCs w:val="24"/>
              </w:rPr>
              <w:t>я</w:t>
            </w:r>
            <w:r w:rsidRPr="0032314E">
              <w:rPr>
                <w:b/>
                <w:i/>
                <w:noProof/>
                <w:szCs w:val="24"/>
              </w:rPr>
              <w:t xml:space="preserve"> и кондиционировани</w:t>
            </w:r>
            <w:r>
              <w:rPr>
                <w:b/>
                <w:i/>
                <w:noProof/>
                <w:szCs w:val="24"/>
              </w:rPr>
              <w:t>е</w:t>
            </w:r>
            <w:r w:rsidRPr="0032314E">
              <w:rPr>
                <w:b/>
                <w:i/>
                <w:noProof/>
                <w:szCs w:val="24"/>
              </w:rPr>
              <w:t xml:space="preserve"> воздух</w:t>
            </w:r>
            <w:r w:rsidR="00AB6E37">
              <w:rPr>
                <w:b/>
                <w:i/>
                <w:noProof/>
                <w:szCs w:val="24"/>
              </w:rPr>
              <w:t>а</w:t>
            </w:r>
            <w:r>
              <w:rPr>
                <w:b/>
                <w:i/>
                <w:noProof/>
                <w:szCs w:val="24"/>
              </w:rPr>
              <w:t>, тепловые сети</w:t>
            </w:r>
          </w:p>
        </w:tc>
      </w:tr>
      <w:tr w:rsidR="007B0C35" w:rsidRPr="00BF687D" w:rsidTr="00AB6E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7B0C35" w:rsidRPr="00BF687D" w:rsidRDefault="007B0C35" w:rsidP="005614E9">
            <w:pPr>
              <w:tabs>
                <w:tab w:val="center" w:pos="4153"/>
                <w:tab w:val="right" w:pos="8306"/>
              </w:tabs>
              <w:jc w:val="center"/>
              <w:rPr>
                <w:noProof/>
                <w:szCs w:val="24"/>
              </w:rPr>
            </w:pPr>
            <w:r w:rsidRPr="00BF687D">
              <w:rPr>
                <w:noProof/>
                <w:szCs w:val="24"/>
              </w:rPr>
              <w:t>5.</w:t>
            </w:r>
            <w:r>
              <w:rPr>
                <w:noProof/>
                <w:szCs w:val="24"/>
              </w:rPr>
              <w:t>4.1</w:t>
            </w:r>
          </w:p>
        </w:tc>
        <w:tc>
          <w:tcPr>
            <w:tcW w:w="2619" w:type="dxa"/>
            <w:gridSpan w:val="3"/>
          </w:tcPr>
          <w:p w:rsidR="007B0C35" w:rsidRPr="00BF687D" w:rsidRDefault="007B0C35" w:rsidP="005614E9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47/ОК-12</w:t>
            </w:r>
            <w:r w:rsidRPr="00A91730">
              <w:rPr>
                <w:noProof/>
                <w:szCs w:val="24"/>
              </w:rPr>
              <w:t xml:space="preserve"> </w:t>
            </w:r>
            <w:r>
              <w:rPr>
                <w:szCs w:val="24"/>
              </w:rPr>
              <w:t>–ОВ</w:t>
            </w:r>
            <w:r w:rsidR="00AB6E37">
              <w:rPr>
                <w:szCs w:val="24"/>
              </w:rPr>
              <w:t>.</w:t>
            </w:r>
            <w:r>
              <w:rPr>
                <w:szCs w:val="24"/>
              </w:rPr>
              <w:t>1</w:t>
            </w:r>
          </w:p>
        </w:tc>
        <w:tc>
          <w:tcPr>
            <w:tcW w:w="5035" w:type="dxa"/>
          </w:tcPr>
          <w:p w:rsidR="007B0C35" w:rsidRPr="00BF687D" w:rsidRDefault="007B0C35" w:rsidP="00AB6E37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 xml:space="preserve">Отопление.  Внутренние сети. </w:t>
            </w:r>
          </w:p>
        </w:tc>
        <w:tc>
          <w:tcPr>
            <w:tcW w:w="1843" w:type="dxa"/>
          </w:tcPr>
          <w:p w:rsidR="007B0C35" w:rsidRPr="00BF687D" w:rsidRDefault="007B0C35" w:rsidP="006F6BF2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</w:p>
        </w:tc>
      </w:tr>
      <w:tr w:rsidR="007B0C35" w:rsidRPr="00BF687D" w:rsidTr="00AB6E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7B0C35" w:rsidRPr="00BF687D" w:rsidRDefault="007B0C35" w:rsidP="007B0C35">
            <w:pPr>
              <w:tabs>
                <w:tab w:val="center" w:pos="4153"/>
                <w:tab w:val="right" w:pos="8306"/>
              </w:tabs>
              <w:jc w:val="center"/>
              <w:rPr>
                <w:noProof/>
                <w:szCs w:val="24"/>
              </w:rPr>
            </w:pPr>
            <w:r w:rsidRPr="00BF687D">
              <w:rPr>
                <w:noProof/>
                <w:szCs w:val="24"/>
              </w:rPr>
              <w:t>5.</w:t>
            </w:r>
            <w:r>
              <w:rPr>
                <w:noProof/>
                <w:szCs w:val="24"/>
              </w:rPr>
              <w:t>4.2</w:t>
            </w:r>
          </w:p>
        </w:tc>
        <w:tc>
          <w:tcPr>
            <w:tcW w:w="2619" w:type="dxa"/>
            <w:gridSpan w:val="3"/>
          </w:tcPr>
          <w:p w:rsidR="007B0C35" w:rsidRPr="00BF687D" w:rsidRDefault="007B0C35" w:rsidP="007B0C35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47/ОК-12</w:t>
            </w:r>
            <w:r w:rsidRPr="00A91730">
              <w:rPr>
                <w:noProof/>
                <w:szCs w:val="24"/>
              </w:rPr>
              <w:t xml:space="preserve"> </w:t>
            </w:r>
            <w:r>
              <w:rPr>
                <w:szCs w:val="24"/>
              </w:rPr>
              <w:t>–ОВ</w:t>
            </w:r>
            <w:r w:rsidR="00AB6E37">
              <w:rPr>
                <w:szCs w:val="24"/>
              </w:rPr>
              <w:t>.</w:t>
            </w:r>
            <w:r>
              <w:rPr>
                <w:szCs w:val="24"/>
              </w:rPr>
              <w:t>2</w:t>
            </w:r>
          </w:p>
        </w:tc>
        <w:tc>
          <w:tcPr>
            <w:tcW w:w="5035" w:type="dxa"/>
          </w:tcPr>
          <w:p w:rsidR="007B0C35" w:rsidRPr="00BF687D" w:rsidRDefault="007B0C35" w:rsidP="005614E9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 xml:space="preserve">Вентиляция.  Внутренние сети. </w:t>
            </w:r>
          </w:p>
        </w:tc>
        <w:tc>
          <w:tcPr>
            <w:tcW w:w="1843" w:type="dxa"/>
          </w:tcPr>
          <w:p w:rsidR="007B0C35" w:rsidRPr="00BF687D" w:rsidRDefault="007B0C35" w:rsidP="006F6BF2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bookmarkStart w:id="0" w:name="_GoBack"/>
            <w:bookmarkEnd w:id="0"/>
          </w:p>
        </w:tc>
      </w:tr>
      <w:tr w:rsidR="007B0C35" w:rsidRPr="00BF687D" w:rsidTr="00AB6E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7B0C35" w:rsidRPr="00BF687D" w:rsidRDefault="007B0C35" w:rsidP="007B0C35">
            <w:pPr>
              <w:tabs>
                <w:tab w:val="center" w:pos="4153"/>
                <w:tab w:val="right" w:pos="8306"/>
              </w:tabs>
              <w:jc w:val="center"/>
              <w:rPr>
                <w:noProof/>
                <w:szCs w:val="24"/>
              </w:rPr>
            </w:pPr>
            <w:r w:rsidRPr="00BF687D">
              <w:rPr>
                <w:noProof/>
                <w:szCs w:val="24"/>
              </w:rPr>
              <w:t>5.</w:t>
            </w:r>
            <w:r>
              <w:rPr>
                <w:noProof/>
                <w:szCs w:val="24"/>
              </w:rPr>
              <w:t>4.3</w:t>
            </w:r>
          </w:p>
        </w:tc>
        <w:tc>
          <w:tcPr>
            <w:tcW w:w="2619" w:type="dxa"/>
            <w:gridSpan w:val="3"/>
          </w:tcPr>
          <w:p w:rsidR="007B0C35" w:rsidRPr="00BF687D" w:rsidRDefault="007B0C35" w:rsidP="007B0C35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47/ОК-12</w:t>
            </w:r>
            <w:r w:rsidRPr="00A91730">
              <w:rPr>
                <w:noProof/>
                <w:szCs w:val="24"/>
              </w:rPr>
              <w:t xml:space="preserve"> </w:t>
            </w:r>
            <w:r>
              <w:rPr>
                <w:szCs w:val="24"/>
              </w:rPr>
              <w:t>–ИТП</w:t>
            </w:r>
          </w:p>
        </w:tc>
        <w:tc>
          <w:tcPr>
            <w:tcW w:w="5035" w:type="dxa"/>
          </w:tcPr>
          <w:p w:rsidR="007B0C35" w:rsidRPr="00BF687D" w:rsidRDefault="007B0C35" w:rsidP="005614E9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 xml:space="preserve">ИТП </w:t>
            </w:r>
          </w:p>
        </w:tc>
        <w:tc>
          <w:tcPr>
            <w:tcW w:w="1843" w:type="dxa"/>
          </w:tcPr>
          <w:p w:rsidR="007B0C35" w:rsidRPr="00BF687D" w:rsidRDefault="007B0C35" w:rsidP="006F6BF2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</w:p>
        </w:tc>
      </w:tr>
      <w:tr w:rsidR="007B0C35" w:rsidRPr="00BF687D" w:rsidTr="00AB6E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7B0C35" w:rsidRDefault="007B0C35" w:rsidP="007B0C35">
            <w:pPr>
              <w:tabs>
                <w:tab w:val="center" w:pos="4153"/>
                <w:tab w:val="right" w:pos="8306"/>
              </w:tabs>
              <w:jc w:val="center"/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5.4.4</w:t>
            </w:r>
          </w:p>
        </w:tc>
        <w:tc>
          <w:tcPr>
            <w:tcW w:w="2619" w:type="dxa"/>
            <w:gridSpan w:val="3"/>
          </w:tcPr>
          <w:p w:rsidR="007B0C35" w:rsidRPr="00BF687D" w:rsidRDefault="007B0C35" w:rsidP="006F6BF2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47/ОК-12</w:t>
            </w:r>
            <w:r w:rsidRPr="00A91730">
              <w:rPr>
                <w:noProof/>
                <w:szCs w:val="24"/>
              </w:rPr>
              <w:t xml:space="preserve"> </w:t>
            </w:r>
            <w:r>
              <w:rPr>
                <w:szCs w:val="24"/>
              </w:rPr>
              <w:t>-ТС</w:t>
            </w:r>
          </w:p>
        </w:tc>
        <w:tc>
          <w:tcPr>
            <w:tcW w:w="5035" w:type="dxa"/>
          </w:tcPr>
          <w:p w:rsidR="007B0C35" w:rsidRPr="0035781D" w:rsidRDefault="007B0C35" w:rsidP="006F6BF2">
            <w:pPr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Внутриплощадочные</w:t>
            </w:r>
            <w:r w:rsidRPr="00BF687D">
              <w:rPr>
                <w:noProof/>
                <w:szCs w:val="24"/>
              </w:rPr>
              <w:t xml:space="preserve"> </w:t>
            </w:r>
            <w:r>
              <w:rPr>
                <w:noProof/>
                <w:szCs w:val="24"/>
              </w:rPr>
              <w:t>т</w:t>
            </w:r>
            <w:r w:rsidRPr="00BF687D">
              <w:rPr>
                <w:noProof/>
                <w:szCs w:val="24"/>
              </w:rPr>
              <w:t>епловые сети</w:t>
            </w:r>
          </w:p>
        </w:tc>
        <w:tc>
          <w:tcPr>
            <w:tcW w:w="1843" w:type="dxa"/>
          </w:tcPr>
          <w:p w:rsidR="007B0C35" w:rsidRPr="00BF687D" w:rsidRDefault="007B0C35" w:rsidP="00376220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</w:p>
        </w:tc>
      </w:tr>
      <w:tr w:rsidR="007B0C35" w:rsidRPr="00BF687D" w:rsidTr="00983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90" w:type="dxa"/>
            <w:gridSpan w:val="6"/>
          </w:tcPr>
          <w:p w:rsidR="007B0C35" w:rsidRPr="00BF687D" w:rsidRDefault="007B0C35" w:rsidP="00376220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 w:rsidRPr="0039338A">
              <w:rPr>
                <w:b/>
                <w:i/>
                <w:noProof/>
                <w:szCs w:val="24"/>
              </w:rPr>
              <w:t>Подраздел 5.</w:t>
            </w:r>
            <w:r>
              <w:rPr>
                <w:b/>
                <w:i/>
                <w:noProof/>
                <w:szCs w:val="24"/>
              </w:rPr>
              <w:t>5</w:t>
            </w:r>
            <w:r w:rsidRPr="0039338A">
              <w:rPr>
                <w:b/>
                <w:i/>
                <w:noProof/>
                <w:szCs w:val="24"/>
              </w:rPr>
              <w:t>.</w:t>
            </w:r>
            <w:r>
              <w:rPr>
                <w:b/>
                <w:i/>
                <w:noProof/>
                <w:szCs w:val="24"/>
              </w:rPr>
              <w:t xml:space="preserve"> Сети связи</w:t>
            </w:r>
          </w:p>
        </w:tc>
      </w:tr>
      <w:tr w:rsidR="001B04AA" w:rsidRPr="00BF687D" w:rsidTr="00AB6E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vAlign w:val="center"/>
          </w:tcPr>
          <w:p w:rsidR="001B04AA" w:rsidRPr="001B04AA" w:rsidRDefault="001B04AA" w:rsidP="00E82B55">
            <w:pPr>
              <w:jc w:val="center"/>
              <w:rPr>
                <w:szCs w:val="24"/>
              </w:rPr>
            </w:pPr>
            <w:r w:rsidRPr="001B04AA">
              <w:rPr>
                <w:szCs w:val="24"/>
              </w:rPr>
              <w:lastRenderedPageBreak/>
              <w:t>5.5.1</w:t>
            </w:r>
          </w:p>
        </w:tc>
        <w:tc>
          <w:tcPr>
            <w:tcW w:w="2619" w:type="dxa"/>
            <w:gridSpan w:val="3"/>
            <w:vAlign w:val="center"/>
          </w:tcPr>
          <w:p w:rsidR="001B04AA" w:rsidRPr="001B04AA" w:rsidRDefault="001B04AA" w:rsidP="00E82B55">
            <w:pPr>
              <w:rPr>
                <w:szCs w:val="24"/>
              </w:rPr>
            </w:pPr>
            <w:r>
              <w:rPr>
                <w:noProof/>
                <w:szCs w:val="24"/>
              </w:rPr>
              <w:t>47/ОК-12</w:t>
            </w:r>
            <w:r w:rsidRPr="00A91730">
              <w:rPr>
                <w:noProof/>
                <w:szCs w:val="24"/>
              </w:rPr>
              <w:t xml:space="preserve"> </w:t>
            </w:r>
            <w:r w:rsidRPr="001B04AA">
              <w:rPr>
                <w:szCs w:val="24"/>
              </w:rPr>
              <w:t>– СС</w:t>
            </w:r>
          </w:p>
        </w:tc>
        <w:tc>
          <w:tcPr>
            <w:tcW w:w="5035" w:type="dxa"/>
            <w:vAlign w:val="center"/>
          </w:tcPr>
          <w:p w:rsidR="001B04AA" w:rsidRPr="001B04AA" w:rsidRDefault="001B04AA" w:rsidP="00E82B55">
            <w:pPr>
              <w:rPr>
                <w:szCs w:val="24"/>
              </w:rPr>
            </w:pPr>
            <w:r w:rsidRPr="001B04AA">
              <w:rPr>
                <w:szCs w:val="24"/>
              </w:rPr>
              <w:t>Сети связи</w:t>
            </w:r>
          </w:p>
        </w:tc>
        <w:tc>
          <w:tcPr>
            <w:tcW w:w="1843" w:type="dxa"/>
          </w:tcPr>
          <w:p w:rsidR="001B04AA" w:rsidRPr="00BF687D" w:rsidRDefault="001B04AA" w:rsidP="00376220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</w:p>
        </w:tc>
      </w:tr>
      <w:tr w:rsidR="001B04AA" w:rsidRPr="00BF687D" w:rsidTr="00AB6E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vAlign w:val="center"/>
          </w:tcPr>
          <w:p w:rsidR="001B04AA" w:rsidRPr="001B04AA" w:rsidRDefault="001B04AA" w:rsidP="00E82B55">
            <w:pPr>
              <w:jc w:val="center"/>
              <w:rPr>
                <w:szCs w:val="24"/>
              </w:rPr>
            </w:pPr>
            <w:r w:rsidRPr="001B04AA">
              <w:rPr>
                <w:szCs w:val="24"/>
              </w:rPr>
              <w:t>5.5.2</w:t>
            </w:r>
          </w:p>
        </w:tc>
        <w:tc>
          <w:tcPr>
            <w:tcW w:w="2619" w:type="dxa"/>
            <w:gridSpan w:val="3"/>
            <w:vAlign w:val="center"/>
          </w:tcPr>
          <w:p w:rsidR="001B04AA" w:rsidRPr="001B04AA" w:rsidRDefault="001B04AA" w:rsidP="00E82B55">
            <w:pPr>
              <w:rPr>
                <w:szCs w:val="24"/>
              </w:rPr>
            </w:pPr>
            <w:r>
              <w:rPr>
                <w:noProof/>
                <w:szCs w:val="24"/>
              </w:rPr>
              <w:t>47/ОК-12</w:t>
            </w:r>
            <w:r w:rsidRPr="00A91730">
              <w:rPr>
                <w:noProof/>
                <w:szCs w:val="24"/>
              </w:rPr>
              <w:t xml:space="preserve"> </w:t>
            </w:r>
            <w:r w:rsidRPr="001B04AA">
              <w:rPr>
                <w:szCs w:val="24"/>
              </w:rPr>
              <w:t>– КСБ</w:t>
            </w:r>
          </w:p>
        </w:tc>
        <w:tc>
          <w:tcPr>
            <w:tcW w:w="5035" w:type="dxa"/>
            <w:vAlign w:val="center"/>
          </w:tcPr>
          <w:p w:rsidR="001B04AA" w:rsidRPr="001B04AA" w:rsidRDefault="001B04AA" w:rsidP="00E82B55">
            <w:pPr>
              <w:rPr>
                <w:szCs w:val="24"/>
              </w:rPr>
            </w:pPr>
            <w:r w:rsidRPr="001B04AA">
              <w:rPr>
                <w:szCs w:val="24"/>
              </w:rPr>
              <w:t>Комплексные системы безопасности</w:t>
            </w:r>
          </w:p>
        </w:tc>
        <w:tc>
          <w:tcPr>
            <w:tcW w:w="1843" w:type="dxa"/>
          </w:tcPr>
          <w:p w:rsidR="001B04AA" w:rsidRPr="00BF687D" w:rsidRDefault="001B04AA" w:rsidP="00376220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</w:p>
        </w:tc>
      </w:tr>
      <w:tr w:rsidR="001B04AA" w:rsidRPr="00BF687D" w:rsidTr="00AB6E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vAlign w:val="center"/>
          </w:tcPr>
          <w:p w:rsidR="001B04AA" w:rsidRPr="001B04AA" w:rsidRDefault="001B04AA" w:rsidP="00E82B55">
            <w:pPr>
              <w:jc w:val="center"/>
              <w:rPr>
                <w:szCs w:val="24"/>
              </w:rPr>
            </w:pPr>
            <w:r w:rsidRPr="001B04AA">
              <w:rPr>
                <w:szCs w:val="24"/>
              </w:rPr>
              <w:t>5.5.3</w:t>
            </w:r>
          </w:p>
        </w:tc>
        <w:tc>
          <w:tcPr>
            <w:tcW w:w="2619" w:type="dxa"/>
            <w:gridSpan w:val="3"/>
            <w:vAlign w:val="center"/>
          </w:tcPr>
          <w:p w:rsidR="001B04AA" w:rsidRPr="001B04AA" w:rsidRDefault="001B04AA" w:rsidP="00E82B55">
            <w:pPr>
              <w:rPr>
                <w:szCs w:val="24"/>
              </w:rPr>
            </w:pPr>
            <w:r>
              <w:rPr>
                <w:noProof/>
                <w:szCs w:val="24"/>
              </w:rPr>
              <w:t>47/ОК-12</w:t>
            </w:r>
            <w:r w:rsidRPr="00A91730">
              <w:rPr>
                <w:noProof/>
                <w:szCs w:val="24"/>
              </w:rPr>
              <w:t xml:space="preserve"> </w:t>
            </w:r>
            <w:r w:rsidRPr="001B04AA">
              <w:rPr>
                <w:szCs w:val="24"/>
              </w:rPr>
              <w:t>– НСС</w:t>
            </w:r>
          </w:p>
        </w:tc>
        <w:tc>
          <w:tcPr>
            <w:tcW w:w="5035" w:type="dxa"/>
            <w:vAlign w:val="center"/>
          </w:tcPr>
          <w:p w:rsidR="001B04AA" w:rsidRPr="001B04AA" w:rsidRDefault="001B04AA" w:rsidP="00E82B55">
            <w:pPr>
              <w:rPr>
                <w:szCs w:val="24"/>
              </w:rPr>
            </w:pPr>
            <w:r w:rsidRPr="001B04AA">
              <w:rPr>
                <w:szCs w:val="24"/>
              </w:rPr>
              <w:t>Наружные слаботочные сети</w:t>
            </w:r>
          </w:p>
        </w:tc>
        <w:tc>
          <w:tcPr>
            <w:tcW w:w="1843" w:type="dxa"/>
          </w:tcPr>
          <w:p w:rsidR="001B04AA" w:rsidRPr="00BF687D" w:rsidRDefault="001B04AA" w:rsidP="00376220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</w:p>
        </w:tc>
      </w:tr>
      <w:tr w:rsidR="001B04AA" w:rsidRPr="00BF687D" w:rsidTr="00AB6E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vAlign w:val="center"/>
          </w:tcPr>
          <w:p w:rsidR="001B04AA" w:rsidRPr="001B04AA" w:rsidRDefault="001B04AA" w:rsidP="00E82B55">
            <w:pPr>
              <w:jc w:val="center"/>
              <w:rPr>
                <w:szCs w:val="24"/>
              </w:rPr>
            </w:pPr>
            <w:r w:rsidRPr="001B04AA">
              <w:rPr>
                <w:szCs w:val="24"/>
              </w:rPr>
              <w:t>5.5.4.</w:t>
            </w:r>
          </w:p>
        </w:tc>
        <w:tc>
          <w:tcPr>
            <w:tcW w:w="2619" w:type="dxa"/>
            <w:gridSpan w:val="3"/>
            <w:vAlign w:val="center"/>
          </w:tcPr>
          <w:p w:rsidR="001B04AA" w:rsidRPr="001B04AA" w:rsidRDefault="001B04AA" w:rsidP="00E82B55">
            <w:pPr>
              <w:rPr>
                <w:szCs w:val="24"/>
              </w:rPr>
            </w:pPr>
            <w:r>
              <w:rPr>
                <w:noProof/>
                <w:szCs w:val="24"/>
              </w:rPr>
              <w:t>47/ОК-12</w:t>
            </w:r>
            <w:r w:rsidRPr="00A91730">
              <w:rPr>
                <w:noProof/>
                <w:szCs w:val="24"/>
              </w:rPr>
              <w:t xml:space="preserve"> </w:t>
            </w:r>
            <w:r w:rsidRPr="001B04AA">
              <w:rPr>
                <w:szCs w:val="24"/>
              </w:rPr>
              <w:t>– АИО</w:t>
            </w:r>
          </w:p>
        </w:tc>
        <w:tc>
          <w:tcPr>
            <w:tcW w:w="5035" w:type="dxa"/>
            <w:vAlign w:val="center"/>
          </w:tcPr>
          <w:p w:rsidR="001B04AA" w:rsidRPr="001B04AA" w:rsidRDefault="001B04AA" w:rsidP="00E82B55">
            <w:pPr>
              <w:rPr>
                <w:szCs w:val="24"/>
              </w:rPr>
            </w:pPr>
            <w:r w:rsidRPr="001B04AA">
              <w:rPr>
                <w:szCs w:val="24"/>
              </w:rPr>
              <w:t>Автоматизация инженерного оборудования и диспетчеризация</w:t>
            </w:r>
          </w:p>
        </w:tc>
        <w:tc>
          <w:tcPr>
            <w:tcW w:w="1843" w:type="dxa"/>
          </w:tcPr>
          <w:p w:rsidR="001B04AA" w:rsidRPr="00BF687D" w:rsidRDefault="001B04AA" w:rsidP="00376220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</w:p>
        </w:tc>
      </w:tr>
      <w:tr w:rsidR="001B04AA" w:rsidRPr="00BF687D" w:rsidTr="00983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90" w:type="dxa"/>
            <w:gridSpan w:val="6"/>
          </w:tcPr>
          <w:p w:rsidR="001B04AA" w:rsidRPr="00BF687D" w:rsidRDefault="001B04AA" w:rsidP="00376220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 w:rsidRPr="0039338A">
              <w:rPr>
                <w:b/>
                <w:i/>
                <w:noProof/>
                <w:szCs w:val="24"/>
              </w:rPr>
              <w:t>Подраздел 5.</w:t>
            </w:r>
            <w:r>
              <w:rPr>
                <w:b/>
                <w:i/>
                <w:noProof/>
                <w:szCs w:val="24"/>
              </w:rPr>
              <w:t>7</w:t>
            </w:r>
            <w:r w:rsidRPr="0039338A">
              <w:rPr>
                <w:b/>
                <w:i/>
                <w:noProof/>
                <w:szCs w:val="24"/>
              </w:rPr>
              <w:t>.</w:t>
            </w:r>
            <w:r>
              <w:rPr>
                <w:b/>
                <w:i/>
                <w:noProof/>
                <w:szCs w:val="24"/>
              </w:rPr>
              <w:t xml:space="preserve"> </w:t>
            </w:r>
            <w:r w:rsidRPr="0032314E">
              <w:rPr>
                <w:b/>
                <w:i/>
                <w:noProof/>
                <w:szCs w:val="24"/>
              </w:rPr>
              <w:t>Технологические решения</w:t>
            </w:r>
          </w:p>
        </w:tc>
      </w:tr>
      <w:tr w:rsidR="001B04AA" w:rsidRPr="00BF687D" w:rsidTr="00AB6E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1B04AA" w:rsidRPr="00BF687D" w:rsidRDefault="001B04AA" w:rsidP="006F6BF2">
            <w:pPr>
              <w:tabs>
                <w:tab w:val="center" w:pos="4153"/>
                <w:tab w:val="right" w:pos="8306"/>
              </w:tabs>
              <w:jc w:val="center"/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5.7</w:t>
            </w:r>
          </w:p>
        </w:tc>
        <w:tc>
          <w:tcPr>
            <w:tcW w:w="2619" w:type="dxa"/>
            <w:gridSpan w:val="3"/>
          </w:tcPr>
          <w:p w:rsidR="001B04AA" w:rsidRPr="00BF687D" w:rsidRDefault="001B04AA" w:rsidP="006F6BF2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47/ОК-12</w:t>
            </w:r>
            <w:r w:rsidRPr="00A91730">
              <w:rPr>
                <w:noProof/>
                <w:szCs w:val="24"/>
              </w:rPr>
              <w:t xml:space="preserve"> </w:t>
            </w:r>
            <w:r>
              <w:rPr>
                <w:szCs w:val="24"/>
              </w:rPr>
              <w:t>-ТХ</w:t>
            </w:r>
          </w:p>
        </w:tc>
        <w:tc>
          <w:tcPr>
            <w:tcW w:w="5035" w:type="dxa"/>
          </w:tcPr>
          <w:p w:rsidR="001B04AA" w:rsidRDefault="001B04AA" w:rsidP="006F6BF2">
            <w:r w:rsidRPr="001C2759">
              <w:rPr>
                <w:noProof/>
                <w:szCs w:val="24"/>
              </w:rPr>
              <w:t>Технологические решения</w:t>
            </w:r>
          </w:p>
        </w:tc>
        <w:tc>
          <w:tcPr>
            <w:tcW w:w="1843" w:type="dxa"/>
          </w:tcPr>
          <w:p w:rsidR="001B04AA" w:rsidRPr="00BF687D" w:rsidRDefault="001B04AA" w:rsidP="00376220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</w:p>
        </w:tc>
      </w:tr>
      <w:tr w:rsidR="001B04AA" w:rsidRPr="00BF687D" w:rsidTr="00983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90" w:type="dxa"/>
            <w:gridSpan w:val="6"/>
          </w:tcPr>
          <w:p w:rsidR="001B04AA" w:rsidRDefault="001B04AA" w:rsidP="006F6BF2">
            <w:pPr>
              <w:tabs>
                <w:tab w:val="center" w:pos="4153"/>
                <w:tab w:val="right" w:pos="8306"/>
              </w:tabs>
              <w:rPr>
                <w:b/>
                <w:noProof/>
                <w:szCs w:val="24"/>
              </w:rPr>
            </w:pPr>
          </w:p>
          <w:p w:rsidR="001B04AA" w:rsidRPr="00BF687D" w:rsidRDefault="001B04AA" w:rsidP="006F6BF2">
            <w:pPr>
              <w:tabs>
                <w:tab w:val="center" w:pos="4153"/>
                <w:tab w:val="right" w:pos="8306"/>
              </w:tabs>
              <w:rPr>
                <w:b/>
                <w:noProof/>
                <w:szCs w:val="24"/>
              </w:rPr>
            </w:pPr>
            <w:r>
              <w:rPr>
                <w:b/>
                <w:noProof/>
                <w:szCs w:val="24"/>
              </w:rPr>
              <w:t xml:space="preserve">Раздел </w:t>
            </w:r>
            <w:r w:rsidRPr="00BF687D">
              <w:rPr>
                <w:b/>
                <w:noProof/>
                <w:szCs w:val="24"/>
              </w:rPr>
              <w:t>6. Проект организации строительства</w:t>
            </w:r>
          </w:p>
        </w:tc>
      </w:tr>
      <w:tr w:rsidR="001B04AA" w:rsidRPr="00BF687D" w:rsidTr="00AB6E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1B04AA" w:rsidRPr="00BF687D" w:rsidRDefault="001B04AA" w:rsidP="006F6BF2">
            <w:pPr>
              <w:tabs>
                <w:tab w:val="center" w:pos="4153"/>
                <w:tab w:val="right" w:pos="8306"/>
              </w:tabs>
              <w:jc w:val="center"/>
              <w:rPr>
                <w:noProof/>
                <w:szCs w:val="24"/>
              </w:rPr>
            </w:pPr>
            <w:r w:rsidRPr="00BF687D">
              <w:rPr>
                <w:noProof/>
                <w:szCs w:val="24"/>
              </w:rPr>
              <w:t>6.1</w:t>
            </w:r>
          </w:p>
        </w:tc>
        <w:tc>
          <w:tcPr>
            <w:tcW w:w="2619" w:type="dxa"/>
            <w:gridSpan w:val="3"/>
          </w:tcPr>
          <w:p w:rsidR="001B04AA" w:rsidRPr="00BF687D" w:rsidRDefault="001B04AA" w:rsidP="006F6BF2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47/ОК-12</w:t>
            </w:r>
            <w:r w:rsidRPr="00A91730">
              <w:rPr>
                <w:noProof/>
                <w:szCs w:val="24"/>
              </w:rPr>
              <w:t xml:space="preserve"> </w:t>
            </w:r>
            <w:r>
              <w:rPr>
                <w:szCs w:val="24"/>
              </w:rPr>
              <w:t>- ПОС</w:t>
            </w:r>
          </w:p>
        </w:tc>
        <w:tc>
          <w:tcPr>
            <w:tcW w:w="5035" w:type="dxa"/>
          </w:tcPr>
          <w:p w:rsidR="001B04AA" w:rsidRPr="00BF687D" w:rsidRDefault="001B04AA" w:rsidP="006F6BF2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 w:rsidRPr="00BF687D">
              <w:rPr>
                <w:noProof/>
                <w:szCs w:val="24"/>
              </w:rPr>
              <w:t>Проект организации строительства</w:t>
            </w:r>
          </w:p>
        </w:tc>
        <w:tc>
          <w:tcPr>
            <w:tcW w:w="1843" w:type="dxa"/>
          </w:tcPr>
          <w:p w:rsidR="001B04AA" w:rsidRPr="00BF687D" w:rsidRDefault="001B04AA" w:rsidP="006F6BF2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</w:p>
        </w:tc>
      </w:tr>
      <w:tr w:rsidR="001B04AA" w:rsidRPr="00BF687D" w:rsidTr="00983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90" w:type="dxa"/>
            <w:gridSpan w:val="6"/>
          </w:tcPr>
          <w:p w:rsidR="001B04AA" w:rsidRDefault="001B04AA" w:rsidP="006F6BF2">
            <w:pPr>
              <w:tabs>
                <w:tab w:val="center" w:pos="4153"/>
                <w:tab w:val="right" w:pos="8306"/>
              </w:tabs>
              <w:rPr>
                <w:b/>
                <w:noProof/>
                <w:szCs w:val="24"/>
              </w:rPr>
            </w:pPr>
          </w:p>
          <w:p w:rsidR="001B04AA" w:rsidRPr="00BF687D" w:rsidRDefault="001B04AA" w:rsidP="006F6BF2">
            <w:pPr>
              <w:tabs>
                <w:tab w:val="center" w:pos="4153"/>
                <w:tab w:val="right" w:pos="8306"/>
              </w:tabs>
              <w:rPr>
                <w:b/>
                <w:noProof/>
                <w:szCs w:val="24"/>
              </w:rPr>
            </w:pPr>
            <w:r>
              <w:rPr>
                <w:b/>
                <w:noProof/>
                <w:szCs w:val="24"/>
              </w:rPr>
              <w:t xml:space="preserve">Раздел </w:t>
            </w:r>
            <w:r w:rsidRPr="00BF687D">
              <w:rPr>
                <w:b/>
                <w:noProof/>
                <w:szCs w:val="24"/>
              </w:rPr>
              <w:t>7. Проект организации работ по сносу или демонтажу объектов капитального строительства</w:t>
            </w:r>
          </w:p>
        </w:tc>
      </w:tr>
      <w:tr w:rsidR="001B04AA" w:rsidRPr="00BF687D" w:rsidTr="00AB6E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1B04AA" w:rsidRPr="00BF687D" w:rsidRDefault="001B04AA" w:rsidP="006F6BF2">
            <w:pPr>
              <w:tabs>
                <w:tab w:val="center" w:pos="4153"/>
                <w:tab w:val="right" w:pos="8306"/>
              </w:tabs>
              <w:jc w:val="center"/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7.1</w:t>
            </w:r>
          </w:p>
        </w:tc>
        <w:tc>
          <w:tcPr>
            <w:tcW w:w="2619" w:type="dxa"/>
            <w:gridSpan w:val="3"/>
          </w:tcPr>
          <w:p w:rsidR="001B04AA" w:rsidRPr="00BF687D" w:rsidRDefault="001B04AA" w:rsidP="006F6BF2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47/ОК-12</w:t>
            </w:r>
            <w:r w:rsidRPr="00A91730">
              <w:rPr>
                <w:noProof/>
                <w:szCs w:val="24"/>
              </w:rPr>
              <w:t xml:space="preserve"> </w:t>
            </w:r>
            <w:r>
              <w:rPr>
                <w:noProof/>
                <w:szCs w:val="24"/>
              </w:rPr>
              <w:t>- ПОД</w:t>
            </w:r>
          </w:p>
        </w:tc>
        <w:tc>
          <w:tcPr>
            <w:tcW w:w="5035" w:type="dxa"/>
          </w:tcPr>
          <w:p w:rsidR="001B04AA" w:rsidRPr="00BF687D" w:rsidRDefault="001B04AA" w:rsidP="006F6BF2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 w:rsidRPr="00ED3D81">
              <w:rPr>
                <w:noProof/>
                <w:szCs w:val="24"/>
              </w:rPr>
              <w:t xml:space="preserve">Проект организации </w:t>
            </w:r>
            <w:r>
              <w:rPr>
                <w:noProof/>
                <w:szCs w:val="24"/>
              </w:rPr>
              <w:t xml:space="preserve"> </w:t>
            </w:r>
            <w:r w:rsidRPr="00ED3D81">
              <w:rPr>
                <w:noProof/>
                <w:szCs w:val="24"/>
              </w:rPr>
              <w:t xml:space="preserve">работ </w:t>
            </w:r>
            <w:r>
              <w:rPr>
                <w:noProof/>
                <w:szCs w:val="24"/>
              </w:rPr>
              <w:t>по демонтажу производственных корпусов (литеры А, Б)</w:t>
            </w:r>
          </w:p>
        </w:tc>
        <w:tc>
          <w:tcPr>
            <w:tcW w:w="1843" w:type="dxa"/>
          </w:tcPr>
          <w:p w:rsidR="001B04AA" w:rsidRPr="00BF687D" w:rsidRDefault="001B04AA" w:rsidP="00376220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</w:p>
        </w:tc>
      </w:tr>
      <w:tr w:rsidR="001B04AA" w:rsidRPr="00BF687D" w:rsidTr="00983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90" w:type="dxa"/>
            <w:gridSpan w:val="6"/>
          </w:tcPr>
          <w:p w:rsidR="001B04AA" w:rsidRDefault="001B04AA" w:rsidP="006F6BF2">
            <w:pPr>
              <w:tabs>
                <w:tab w:val="center" w:pos="4153"/>
                <w:tab w:val="right" w:pos="8306"/>
              </w:tabs>
              <w:rPr>
                <w:b/>
                <w:noProof/>
                <w:szCs w:val="24"/>
              </w:rPr>
            </w:pPr>
          </w:p>
          <w:p w:rsidR="001B04AA" w:rsidRPr="00BF687D" w:rsidRDefault="001B04AA" w:rsidP="006F6BF2">
            <w:pPr>
              <w:tabs>
                <w:tab w:val="center" w:pos="4153"/>
                <w:tab w:val="right" w:pos="8306"/>
              </w:tabs>
              <w:rPr>
                <w:b/>
                <w:noProof/>
                <w:szCs w:val="24"/>
              </w:rPr>
            </w:pPr>
            <w:r>
              <w:rPr>
                <w:b/>
                <w:noProof/>
                <w:szCs w:val="24"/>
              </w:rPr>
              <w:t xml:space="preserve">Раздел </w:t>
            </w:r>
            <w:r w:rsidRPr="00BF687D">
              <w:rPr>
                <w:b/>
                <w:noProof/>
                <w:szCs w:val="24"/>
              </w:rPr>
              <w:t>8.  Перечень мероприятий по охране окружающей среды</w:t>
            </w:r>
          </w:p>
        </w:tc>
      </w:tr>
      <w:tr w:rsidR="001B04AA" w:rsidRPr="00BF687D" w:rsidTr="00AB6E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1B04AA" w:rsidRPr="00BF687D" w:rsidRDefault="001B04AA" w:rsidP="00B6395E">
            <w:pPr>
              <w:tabs>
                <w:tab w:val="center" w:pos="4153"/>
                <w:tab w:val="right" w:pos="8306"/>
              </w:tabs>
              <w:jc w:val="center"/>
              <w:rPr>
                <w:noProof/>
                <w:szCs w:val="24"/>
              </w:rPr>
            </w:pPr>
            <w:r w:rsidRPr="00BF687D">
              <w:rPr>
                <w:noProof/>
                <w:szCs w:val="24"/>
              </w:rPr>
              <w:t>8.1</w:t>
            </w:r>
          </w:p>
        </w:tc>
        <w:tc>
          <w:tcPr>
            <w:tcW w:w="2619" w:type="dxa"/>
            <w:gridSpan w:val="3"/>
          </w:tcPr>
          <w:p w:rsidR="001B04AA" w:rsidRPr="00BF687D" w:rsidRDefault="001B04AA" w:rsidP="006F6BF2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47/ОК-12</w:t>
            </w:r>
            <w:r w:rsidRPr="00A91730">
              <w:rPr>
                <w:noProof/>
                <w:szCs w:val="24"/>
              </w:rPr>
              <w:t xml:space="preserve"> </w:t>
            </w:r>
            <w:r w:rsidR="00AB6E37">
              <w:rPr>
                <w:noProof/>
                <w:szCs w:val="24"/>
              </w:rPr>
              <w:t>–</w:t>
            </w:r>
            <w:r>
              <w:rPr>
                <w:noProof/>
                <w:szCs w:val="24"/>
              </w:rPr>
              <w:t xml:space="preserve"> </w:t>
            </w:r>
            <w:r>
              <w:rPr>
                <w:szCs w:val="24"/>
              </w:rPr>
              <w:t>ООС</w:t>
            </w:r>
            <w:r w:rsidR="00AB6E37">
              <w:rPr>
                <w:szCs w:val="24"/>
              </w:rPr>
              <w:t>.1</w:t>
            </w:r>
          </w:p>
        </w:tc>
        <w:tc>
          <w:tcPr>
            <w:tcW w:w="5035" w:type="dxa"/>
          </w:tcPr>
          <w:p w:rsidR="001B04AA" w:rsidRPr="00BF687D" w:rsidRDefault="00AB6E37" w:rsidP="006F6BF2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t>Охрана окружающей среды на период строительства объекта</w:t>
            </w:r>
          </w:p>
        </w:tc>
        <w:tc>
          <w:tcPr>
            <w:tcW w:w="1843" w:type="dxa"/>
          </w:tcPr>
          <w:p w:rsidR="001B04AA" w:rsidRPr="00BF687D" w:rsidRDefault="001B04AA" w:rsidP="00376220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</w:p>
        </w:tc>
      </w:tr>
      <w:tr w:rsidR="00AB6E37" w:rsidRPr="00BF687D" w:rsidTr="00AB6E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AB6E37" w:rsidRPr="00BF687D" w:rsidRDefault="00AB6E37" w:rsidP="000941AB">
            <w:pPr>
              <w:tabs>
                <w:tab w:val="center" w:pos="4153"/>
                <w:tab w:val="right" w:pos="8306"/>
              </w:tabs>
              <w:jc w:val="center"/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8.2</w:t>
            </w:r>
          </w:p>
        </w:tc>
        <w:tc>
          <w:tcPr>
            <w:tcW w:w="2619" w:type="dxa"/>
            <w:gridSpan w:val="3"/>
          </w:tcPr>
          <w:p w:rsidR="00AB6E37" w:rsidRPr="00BF687D" w:rsidRDefault="00AB6E37" w:rsidP="000941AB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47/ОК-12</w:t>
            </w:r>
            <w:r w:rsidRPr="00A91730">
              <w:rPr>
                <w:noProof/>
                <w:szCs w:val="24"/>
              </w:rPr>
              <w:t xml:space="preserve"> </w:t>
            </w:r>
            <w:r>
              <w:rPr>
                <w:noProof/>
                <w:szCs w:val="24"/>
              </w:rPr>
              <w:t xml:space="preserve">– </w:t>
            </w:r>
            <w:r>
              <w:rPr>
                <w:szCs w:val="24"/>
              </w:rPr>
              <w:t>ООС.2</w:t>
            </w:r>
          </w:p>
        </w:tc>
        <w:tc>
          <w:tcPr>
            <w:tcW w:w="5035" w:type="dxa"/>
          </w:tcPr>
          <w:p w:rsidR="00AB6E37" w:rsidRDefault="00AB6E37" w:rsidP="006F6BF2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t>Охрана окружающей среды на период эксплуатации объекта</w:t>
            </w:r>
          </w:p>
        </w:tc>
        <w:tc>
          <w:tcPr>
            <w:tcW w:w="1843" w:type="dxa"/>
          </w:tcPr>
          <w:p w:rsidR="00AB6E37" w:rsidRPr="00BF687D" w:rsidRDefault="00AB6E37" w:rsidP="00376220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</w:p>
        </w:tc>
      </w:tr>
      <w:tr w:rsidR="00AB6E37" w:rsidRPr="00BF687D" w:rsidTr="00AB6E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AB6E37" w:rsidRPr="00BF687D" w:rsidRDefault="00AB6E37" w:rsidP="000941AB">
            <w:pPr>
              <w:tabs>
                <w:tab w:val="center" w:pos="4153"/>
                <w:tab w:val="right" w:pos="8306"/>
              </w:tabs>
              <w:jc w:val="center"/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8.</w:t>
            </w:r>
            <w:r w:rsidR="009602B5">
              <w:rPr>
                <w:noProof/>
                <w:szCs w:val="24"/>
              </w:rPr>
              <w:t>3</w:t>
            </w:r>
          </w:p>
        </w:tc>
        <w:tc>
          <w:tcPr>
            <w:tcW w:w="2619" w:type="dxa"/>
            <w:gridSpan w:val="3"/>
          </w:tcPr>
          <w:p w:rsidR="00AB6E37" w:rsidRPr="00BF687D" w:rsidRDefault="00AB6E37" w:rsidP="000941AB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47/ОК-12</w:t>
            </w:r>
            <w:r w:rsidRPr="00A91730">
              <w:rPr>
                <w:noProof/>
                <w:szCs w:val="24"/>
              </w:rPr>
              <w:t xml:space="preserve"> </w:t>
            </w:r>
            <w:r>
              <w:rPr>
                <w:noProof/>
                <w:szCs w:val="24"/>
              </w:rPr>
              <w:t xml:space="preserve">– </w:t>
            </w:r>
            <w:r>
              <w:rPr>
                <w:szCs w:val="24"/>
              </w:rPr>
              <w:t>ТРО</w:t>
            </w:r>
          </w:p>
        </w:tc>
        <w:tc>
          <w:tcPr>
            <w:tcW w:w="5035" w:type="dxa"/>
          </w:tcPr>
          <w:p w:rsidR="00AB6E37" w:rsidRDefault="00AB6E37" w:rsidP="006F6BF2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t>Технологический регламент обращения со строительными отходами</w:t>
            </w:r>
          </w:p>
        </w:tc>
        <w:tc>
          <w:tcPr>
            <w:tcW w:w="1843" w:type="dxa"/>
          </w:tcPr>
          <w:p w:rsidR="00AB6E37" w:rsidRPr="00BF687D" w:rsidRDefault="00AB6E37" w:rsidP="00376220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</w:p>
        </w:tc>
      </w:tr>
      <w:tr w:rsidR="001B04AA" w:rsidRPr="00BF687D" w:rsidTr="00983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90" w:type="dxa"/>
            <w:gridSpan w:val="6"/>
          </w:tcPr>
          <w:p w:rsidR="001B04AA" w:rsidRDefault="001B04AA" w:rsidP="006F6BF2">
            <w:pPr>
              <w:tabs>
                <w:tab w:val="center" w:pos="4153"/>
                <w:tab w:val="right" w:pos="8306"/>
              </w:tabs>
              <w:rPr>
                <w:b/>
                <w:noProof/>
                <w:szCs w:val="24"/>
              </w:rPr>
            </w:pPr>
          </w:p>
          <w:p w:rsidR="001B04AA" w:rsidRPr="00BF687D" w:rsidRDefault="001B04AA" w:rsidP="006F6BF2">
            <w:pPr>
              <w:tabs>
                <w:tab w:val="center" w:pos="4153"/>
                <w:tab w:val="right" w:pos="8306"/>
              </w:tabs>
              <w:rPr>
                <w:b/>
                <w:noProof/>
                <w:szCs w:val="24"/>
              </w:rPr>
            </w:pPr>
            <w:r>
              <w:rPr>
                <w:b/>
                <w:noProof/>
                <w:szCs w:val="24"/>
              </w:rPr>
              <w:t xml:space="preserve">Раздел </w:t>
            </w:r>
            <w:r w:rsidRPr="00BF687D">
              <w:rPr>
                <w:b/>
                <w:noProof/>
                <w:szCs w:val="24"/>
              </w:rPr>
              <w:t>9. Мероприятия по обеспечению пожарной безопасности</w:t>
            </w:r>
          </w:p>
        </w:tc>
      </w:tr>
      <w:tr w:rsidR="001B04AA" w:rsidRPr="00BF687D" w:rsidTr="00AB6E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1B04AA" w:rsidRPr="00BF687D" w:rsidRDefault="001B04AA" w:rsidP="006F6BF2">
            <w:pPr>
              <w:tabs>
                <w:tab w:val="center" w:pos="4153"/>
                <w:tab w:val="right" w:pos="8306"/>
              </w:tabs>
              <w:jc w:val="center"/>
              <w:rPr>
                <w:noProof/>
                <w:szCs w:val="24"/>
              </w:rPr>
            </w:pPr>
            <w:r w:rsidRPr="00BF687D">
              <w:rPr>
                <w:noProof/>
                <w:szCs w:val="24"/>
              </w:rPr>
              <w:t>9.1</w:t>
            </w:r>
          </w:p>
        </w:tc>
        <w:tc>
          <w:tcPr>
            <w:tcW w:w="2619" w:type="dxa"/>
            <w:gridSpan w:val="3"/>
          </w:tcPr>
          <w:p w:rsidR="001B04AA" w:rsidRPr="00BF687D" w:rsidRDefault="001B04AA" w:rsidP="006F6BF2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47/ОК-12</w:t>
            </w:r>
            <w:r w:rsidRPr="00A91730">
              <w:rPr>
                <w:noProof/>
                <w:szCs w:val="24"/>
              </w:rPr>
              <w:t xml:space="preserve"> </w:t>
            </w:r>
            <w:r>
              <w:rPr>
                <w:noProof/>
                <w:szCs w:val="24"/>
              </w:rPr>
              <w:t xml:space="preserve">- </w:t>
            </w:r>
            <w:r>
              <w:rPr>
                <w:szCs w:val="24"/>
              </w:rPr>
              <w:t>ПБ</w:t>
            </w:r>
          </w:p>
        </w:tc>
        <w:tc>
          <w:tcPr>
            <w:tcW w:w="5035" w:type="dxa"/>
          </w:tcPr>
          <w:p w:rsidR="001B04AA" w:rsidRPr="00BF687D" w:rsidRDefault="001B04AA" w:rsidP="001B04AA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 w:rsidRPr="00BF687D">
              <w:rPr>
                <w:noProof/>
                <w:szCs w:val="24"/>
              </w:rPr>
              <w:t>Мероприятия по обеспечению</w:t>
            </w:r>
            <w:r>
              <w:rPr>
                <w:noProof/>
                <w:szCs w:val="24"/>
              </w:rPr>
              <w:t xml:space="preserve"> </w:t>
            </w:r>
            <w:r w:rsidRPr="00BF687D">
              <w:rPr>
                <w:noProof/>
                <w:szCs w:val="24"/>
              </w:rPr>
              <w:t>пожарной безопасности</w:t>
            </w:r>
            <w:r>
              <w:rPr>
                <w:noProof/>
                <w:szCs w:val="24"/>
              </w:rPr>
              <w:t xml:space="preserve">. </w:t>
            </w:r>
          </w:p>
        </w:tc>
        <w:tc>
          <w:tcPr>
            <w:tcW w:w="1843" w:type="dxa"/>
          </w:tcPr>
          <w:p w:rsidR="001B04AA" w:rsidRPr="00BF687D" w:rsidRDefault="001B04AA" w:rsidP="00376220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</w:p>
        </w:tc>
      </w:tr>
      <w:tr w:rsidR="001B04AA" w:rsidRPr="001B04AA" w:rsidTr="00AB6E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vAlign w:val="center"/>
          </w:tcPr>
          <w:p w:rsidR="001B04AA" w:rsidRPr="001B04AA" w:rsidRDefault="001B04AA" w:rsidP="00E82B55">
            <w:pPr>
              <w:jc w:val="center"/>
              <w:rPr>
                <w:szCs w:val="24"/>
              </w:rPr>
            </w:pPr>
            <w:r w:rsidRPr="001B04AA">
              <w:rPr>
                <w:szCs w:val="24"/>
              </w:rPr>
              <w:t>9.2.</w:t>
            </w:r>
          </w:p>
        </w:tc>
        <w:tc>
          <w:tcPr>
            <w:tcW w:w="2619" w:type="dxa"/>
            <w:gridSpan w:val="3"/>
            <w:vAlign w:val="center"/>
          </w:tcPr>
          <w:p w:rsidR="001B04AA" w:rsidRPr="001B04AA" w:rsidRDefault="001B04AA" w:rsidP="00E82B55">
            <w:pPr>
              <w:rPr>
                <w:szCs w:val="24"/>
              </w:rPr>
            </w:pPr>
            <w:r>
              <w:rPr>
                <w:noProof/>
                <w:szCs w:val="24"/>
              </w:rPr>
              <w:t>47/ОК-12</w:t>
            </w:r>
            <w:r w:rsidRPr="00A91730">
              <w:rPr>
                <w:noProof/>
                <w:szCs w:val="24"/>
              </w:rPr>
              <w:t xml:space="preserve"> </w:t>
            </w:r>
            <w:r w:rsidRPr="001B04AA">
              <w:rPr>
                <w:szCs w:val="24"/>
              </w:rPr>
              <w:t>– ПС</w:t>
            </w:r>
          </w:p>
        </w:tc>
        <w:tc>
          <w:tcPr>
            <w:tcW w:w="5035" w:type="dxa"/>
            <w:vAlign w:val="center"/>
          </w:tcPr>
          <w:p w:rsidR="001B04AA" w:rsidRPr="001B04AA" w:rsidRDefault="001B04AA" w:rsidP="00E82B55">
            <w:pPr>
              <w:rPr>
                <w:szCs w:val="24"/>
              </w:rPr>
            </w:pPr>
            <w:r w:rsidRPr="001B04AA">
              <w:rPr>
                <w:szCs w:val="24"/>
              </w:rPr>
              <w:t>Система пожарной сигнализации и оповещения</w:t>
            </w:r>
          </w:p>
        </w:tc>
        <w:tc>
          <w:tcPr>
            <w:tcW w:w="1843" w:type="dxa"/>
            <w:vAlign w:val="center"/>
          </w:tcPr>
          <w:p w:rsidR="001B04AA" w:rsidRPr="001B04AA" w:rsidRDefault="001B04AA" w:rsidP="00E82B55">
            <w:pPr>
              <w:jc w:val="center"/>
              <w:rPr>
                <w:szCs w:val="24"/>
              </w:rPr>
            </w:pPr>
          </w:p>
        </w:tc>
      </w:tr>
      <w:tr w:rsidR="001B04AA" w:rsidRPr="001B04AA" w:rsidTr="00AB6E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vAlign w:val="center"/>
          </w:tcPr>
          <w:p w:rsidR="001B04AA" w:rsidRPr="000346D0" w:rsidRDefault="001B04AA" w:rsidP="00E82B55">
            <w:pPr>
              <w:jc w:val="center"/>
              <w:rPr>
                <w:sz w:val="28"/>
                <w:szCs w:val="24"/>
              </w:rPr>
            </w:pPr>
            <w:r>
              <w:rPr>
                <w:szCs w:val="24"/>
              </w:rPr>
              <w:t>9.3</w:t>
            </w:r>
          </w:p>
        </w:tc>
        <w:tc>
          <w:tcPr>
            <w:tcW w:w="2619" w:type="dxa"/>
            <w:gridSpan w:val="3"/>
            <w:vAlign w:val="center"/>
          </w:tcPr>
          <w:p w:rsidR="001B04AA" w:rsidRPr="001B04AA" w:rsidRDefault="001B04AA" w:rsidP="00E82B55">
            <w:pPr>
              <w:rPr>
                <w:szCs w:val="24"/>
              </w:rPr>
            </w:pPr>
            <w:r>
              <w:rPr>
                <w:noProof/>
                <w:szCs w:val="24"/>
              </w:rPr>
              <w:t>47/ОК-12-АПТ</w:t>
            </w:r>
          </w:p>
        </w:tc>
        <w:tc>
          <w:tcPr>
            <w:tcW w:w="5035" w:type="dxa"/>
            <w:vAlign w:val="center"/>
          </w:tcPr>
          <w:p w:rsidR="001B04AA" w:rsidRPr="001B04AA" w:rsidRDefault="001B04AA" w:rsidP="00E82B55">
            <w:pPr>
              <w:rPr>
                <w:szCs w:val="24"/>
              </w:rPr>
            </w:pPr>
            <w:r>
              <w:rPr>
                <w:szCs w:val="24"/>
              </w:rPr>
              <w:t>Система автоматического пожаротушения</w:t>
            </w:r>
          </w:p>
        </w:tc>
        <w:tc>
          <w:tcPr>
            <w:tcW w:w="1843" w:type="dxa"/>
            <w:vAlign w:val="center"/>
          </w:tcPr>
          <w:p w:rsidR="001B04AA" w:rsidRPr="001B04AA" w:rsidRDefault="001B04AA" w:rsidP="00E82B55">
            <w:pPr>
              <w:jc w:val="center"/>
              <w:rPr>
                <w:szCs w:val="24"/>
              </w:rPr>
            </w:pPr>
          </w:p>
        </w:tc>
      </w:tr>
      <w:tr w:rsidR="000346D0" w:rsidRPr="001B04AA" w:rsidTr="00AB6E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vAlign w:val="center"/>
          </w:tcPr>
          <w:p w:rsidR="000346D0" w:rsidRPr="000346D0" w:rsidRDefault="000346D0" w:rsidP="000346D0">
            <w:pPr>
              <w:jc w:val="center"/>
              <w:rPr>
                <w:sz w:val="28"/>
                <w:szCs w:val="24"/>
              </w:rPr>
            </w:pPr>
            <w:r>
              <w:rPr>
                <w:szCs w:val="24"/>
              </w:rPr>
              <w:t>9.4</w:t>
            </w:r>
          </w:p>
        </w:tc>
        <w:tc>
          <w:tcPr>
            <w:tcW w:w="2619" w:type="dxa"/>
            <w:gridSpan w:val="3"/>
            <w:vAlign w:val="center"/>
          </w:tcPr>
          <w:p w:rsidR="000346D0" w:rsidRPr="001B04AA" w:rsidRDefault="000346D0" w:rsidP="00EF3947">
            <w:pPr>
              <w:rPr>
                <w:szCs w:val="24"/>
              </w:rPr>
            </w:pPr>
            <w:r>
              <w:rPr>
                <w:noProof/>
                <w:szCs w:val="24"/>
              </w:rPr>
              <w:t>47/ОК-12-АПЗ</w:t>
            </w:r>
          </w:p>
        </w:tc>
        <w:tc>
          <w:tcPr>
            <w:tcW w:w="5035" w:type="dxa"/>
            <w:vAlign w:val="center"/>
          </w:tcPr>
          <w:p w:rsidR="000346D0" w:rsidRDefault="000346D0" w:rsidP="00E82B55">
            <w:pPr>
              <w:rPr>
                <w:szCs w:val="24"/>
              </w:rPr>
            </w:pPr>
            <w:r w:rsidRPr="00AC4D53">
              <w:rPr>
                <w:szCs w:val="24"/>
              </w:rPr>
              <w:t>Автоматическая противопожарная защита</w:t>
            </w:r>
          </w:p>
        </w:tc>
        <w:tc>
          <w:tcPr>
            <w:tcW w:w="1843" w:type="dxa"/>
            <w:vAlign w:val="center"/>
          </w:tcPr>
          <w:p w:rsidR="000346D0" w:rsidRPr="001B04AA" w:rsidRDefault="000346D0" w:rsidP="00E82B55">
            <w:pPr>
              <w:jc w:val="center"/>
              <w:rPr>
                <w:szCs w:val="24"/>
              </w:rPr>
            </w:pPr>
          </w:p>
        </w:tc>
      </w:tr>
      <w:tr w:rsidR="001B04AA" w:rsidRPr="00BF687D" w:rsidTr="00983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90" w:type="dxa"/>
            <w:gridSpan w:val="6"/>
          </w:tcPr>
          <w:p w:rsidR="001B04AA" w:rsidRDefault="001B04AA" w:rsidP="006F6BF2">
            <w:pPr>
              <w:tabs>
                <w:tab w:val="center" w:pos="4153"/>
                <w:tab w:val="right" w:pos="8306"/>
              </w:tabs>
              <w:rPr>
                <w:b/>
                <w:noProof/>
                <w:szCs w:val="24"/>
              </w:rPr>
            </w:pPr>
          </w:p>
          <w:p w:rsidR="001B04AA" w:rsidRPr="00BF687D" w:rsidRDefault="001B04AA" w:rsidP="006F6BF2">
            <w:pPr>
              <w:tabs>
                <w:tab w:val="center" w:pos="4153"/>
                <w:tab w:val="right" w:pos="8306"/>
              </w:tabs>
              <w:rPr>
                <w:b/>
                <w:noProof/>
                <w:szCs w:val="24"/>
              </w:rPr>
            </w:pPr>
            <w:r>
              <w:rPr>
                <w:b/>
                <w:noProof/>
                <w:szCs w:val="24"/>
              </w:rPr>
              <w:t xml:space="preserve">Раздел </w:t>
            </w:r>
            <w:r w:rsidRPr="00BF687D">
              <w:rPr>
                <w:b/>
                <w:noProof/>
                <w:szCs w:val="24"/>
              </w:rPr>
              <w:t>10. Мероприятия по обеспечению доступа инвалидов</w:t>
            </w:r>
          </w:p>
        </w:tc>
      </w:tr>
      <w:tr w:rsidR="001B04AA" w:rsidRPr="00BF687D" w:rsidTr="00AB6E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1B04AA" w:rsidRPr="00BF687D" w:rsidRDefault="001B04AA" w:rsidP="006F6BF2">
            <w:pPr>
              <w:tabs>
                <w:tab w:val="center" w:pos="4153"/>
                <w:tab w:val="right" w:pos="8306"/>
              </w:tabs>
              <w:jc w:val="center"/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10</w:t>
            </w:r>
          </w:p>
        </w:tc>
        <w:tc>
          <w:tcPr>
            <w:tcW w:w="2619" w:type="dxa"/>
            <w:gridSpan w:val="3"/>
          </w:tcPr>
          <w:p w:rsidR="001B04AA" w:rsidRPr="00BF687D" w:rsidRDefault="001B04AA" w:rsidP="006F6BF2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47/ОК-12</w:t>
            </w:r>
            <w:r w:rsidRPr="00A91730">
              <w:rPr>
                <w:noProof/>
                <w:szCs w:val="24"/>
              </w:rPr>
              <w:t xml:space="preserve"> </w:t>
            </w:r>
            <w:r>
              <w:rPr>
                <w:noProof/>
                <w:szCs w:val="24"/>
              </w:rPr>
              <w:t xml:space="preserve">- </w:t>
            </w:r>
            <w:r>
              <w:rPr>
                <w:szCs w:val="24"/>
              </w:rPr>
              <w:t>ОДИ</w:t>
            </w:r>
          </w:p>
        </w:tc>
        <w:tc>
          <w:tcPr>
            <w:tcW w:w="5035" w:type="dxa"/>
          </w:tcPr>
          <w:p w:rsidR="001B04AA" w:rsidRPr="00BF687D" w:rsidRDefault="001B04AA" w:rsidP="006F6BF2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 w:rsidRPr="00BF687D">
              <w:rPr>
                <w:noProof/>
                <w:szCs w:val="24"/>
              </w:rPr>
              <w:t xml:space="preserve">Мероприятия по обеспечению доступа инвалидов </w:t>
            </w:r>
          </w:p>
        </w:tc>
        <w:tc>
          <w:tcPr>
            <w:tcW w:w="1843" w:type="dxa"/>
          </w:tcPr>
          <w:p w:rsidR="001B04AA" w:rsidRPr="00BF687D" w:rsidRDefault="001B04AA" w:rsidP="00376220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</w:p>
        </w:tc>
      </w:tr>
      <w:tr w:rsidR="001B04AA" w:rsidRPr="00BF687D" w:rsidTr="00983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90" w:type="dxa"/>
            <w:gridSpan w:val="6"/>
          </w:tcPr>
          <w:p w:rsidR="001B04AA" w:rsidRDefault="001B04AA" w:rsidP="006F6BF2">
            <w:pPr>
              <w:tabs>
                <w:tab w:val="center" w:pos="4153"/>
                <w:tab w:val="right" w:pos="8306"/>
              </w:tabs>
              <w:rPr>
                <w:b/>
                <w:noProof/>
                <w:szCs w:val="24"/>
              </w:rPr>
            </w:pPr>
          </w:p>
          <w:p w:rsidR="001B04AA" w:rsidRPr="00BF687D" w:rsidRDefault="001B04AA" w:rsidP="006F6BF2">
            <w:pPr>
              <w:tabs>
                <w:tab w:val="center" w:pos="4153"/>
                <w:tab w:val="right" w:pos="8306"/>
              </w:tabs>
              <w:rPr>
                <w:b/>
                <w:noProof/>
                <w:szCs w:val="24"/>
              </w:rPr>
            </w:pPr>
            <w:r>
              <w:rPr>
                <w:b/>
                <w:noProof/>
                <w:szCs w:val="24"/>
              </w:rPr>
              <w:t xml:space="preserve">Раздел </w:t>
            </w:r>
            <w:r w:rsidRPr="00BF687D">
              <w:rPr>
                <w:b/>
                <w:noProof/>
                <w:szCs w:val="24"/>
              </w:rPr>
              <w:t>10.1 Мероприятия по обеспечению соблюдения требований энергетической эффективности</w:t>
            </w:r>
          </w:p>
        </w:tc>
      </w:tr>
      <w:tr w:rsidR="001B04AA" w:rsidRPr="00BF687D" w:rsidTr="00AB6E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1B04AA" w:rsidRPr="00BF687D" w:rsidRDefault="009602B5" w:rsidP="006F6BF2">
            <w:pPr>
              <w:tabs>
                <w:tab w:val="center" w:pos="4153"/>
                <w:tab w:val="right" w:pos="8306"/>
              </w:tabs>
              <w:jc w:val="center"/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10.1</w:t>
            </w:r>
          </w:p>
        </w:tc>
        <w:tc>
          <w:tcPr>
            <w:tcW w:w="2619" w:type="dxa"/>
            <w:gridSpan w:val="3"/>
          </w:tcPr>
          <w:p w:rsidR="001B04AA" w:rsidRPr="00BF687D" w:rsidRDefault="001B04AA" w:rsidP="006F6BF2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47/ОК-12</w:t>
            </w:r>
            <w:r w:rsidRPr="00A91730">
              <w:rPr>
                <w:noProof/>
                <w:szCs w:val="24"/>
              </w:rPr>
              <w:t xml:space="preserve"> </w:t>
            </w:r>
            <w:r>
              <w:rPr>
                <w:noProof/>
                <w:szCs w:val="24"/>
              </w:rPr>
              <w:t xml:space="preserve">- </w:t>
            </w:r>
            <w:r>
              <w:rPr>
                <w:szCs w:val="24"/>
              </w:rPr>
              <w:t>Э</w:t>
            </w:r>
            <w:r w:rsidR="00AB6E37">
              <w:rPr>
                <w:szCs w:val="24"/>
              </w:rPr>
              <w:t>Ф</w:t>
            </w:r>
          </w:p>
        </w:tc>
        <w:tc>
          <w:tcPr>
            <w:tcW w:w="5035" w:type="dxa"/>
          </w:tcPr>
          <w:p w:rsidR="001B04AA" w:rsidRPr="00BF687D" w:rsidRDefault="00AB6E37" w:rsidP="006F6BF2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 w:rsidRPr="007509BF">
              <w:t>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</w:t>
            </w:r>
          </w:p>
        </w:tc>
        <w:tc>
          <w:tcPr>
            <w:tcW w:w="1843" w:type="dxa"/>
          </w:tcPr>
          <w:p w:rsidR="001B04AA" w:rsidRPr="00BF687D" w:rsidRDefault="001B04AA" w:rsidP="00376220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</w:p>
        </w:tc>
      </w:tr>
      <w:tr w:rsidR="001B04AA" w:rsidRPr="00BF687D" w:rsidTr="00983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90" w:type="dxa"/>
            <w:gridSpan w:val="6"/>
          </w:tcPr>
          <w:p w:rsidR="001B04AA" w:rsidRPr="00BF687D" w:rsidRDefault="001B04AA" w:rsidP="006F6BF2">
            <w:pPr>
              <w:tabs>
                <w:tab w:val="center" w:pos="4153"/>
                <w:tab w:val="right" w:pos="8306"/>
              </w:tabs>
              <w:rPr>
                <w:b/>
                <w:noProof/>
                <w:szCs w:val="24"/>
              </w:rPr>
            </w:pPr>
            <w:r>
              <w:rPr>
                <w:b/>
                <w:noProof/>
                <w:szCs w:val="24"/>
              </w:rPr>
              <w:t xml:space="preserve">Раздел </w:t>
            </w:r>
            <w:r w:rsidRPr="00BF687D">
              <w:rPr>
                <w:b/>
                <w:noProof/>
                <w:szCs w:val="24"/>
              </w:rPr>
              <w:t>12. Иная документация</w:t>
            </w:r>
          </w:p>
        </w:tc>
      </w:tr>
      <w:tr w:rsidR="009602B5" w:rsidRPr="00BF687D" w:rsidTr="00AB6E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9602B5" w:rsidRDefault="009602B5" w:rsidP="009602B5">
            <w:pPr>
              <w:tabs>
                <w:tab w:val="center" w:pos="4153"/>
                <w:tab w:val="right" w:pos="8306"/>
              </w:tabs>
              <w:jc w:val="center"/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12.1</w:t>
            </w:r>
          </w:p>
        </w:tc>
        <w:tc>
          <w:tcPr>
            <w:tcW w:w="2619" w:type="dxa"/>
            <w:gridSpan w:val="3"/>
          </w:tcPr>
          <w:p w:rsidR="009602B5" w:rsidRPr="00BF687D" w:rsidRDefault="009602B5" w:rsidP="000941AB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47/ОК-12</w:t>
            </w:r>
            <w:r w:rsidRPr="00A91730">
              <w:rPr>
                <w:noProof/>
                <w:szCs w:val="24"/>
              </w:rPr>
              <w:t xml:space="preserve"> </w:t>
            </w:r>
            <w:r>
              <w:rPr>
                <w:noProof/>
                <w:szCs w:val="24"/>
              </w:rPr>
              <w:t>- ТБ</w:t>
            </w:r>
          </w:p>
        </w:tc>
        <w:tc>
          <w:tcPr>
            <w:tcW w:w="5035" w:type="dxa"/>
          </w:tcPr>
          <w:p w:rsidR="009602B5" w:rsidRPr="009602B5" w:rsidRDefault="009602B5" w:rsidP="006F6BF2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 w:rsidRPr="009602B5">
              <w:rPr>
                <w:szCs w:val="24"/>
              </w:rPr>
              <w:t>Требования по обеспечению безопасной эксплуатации объектов капитального строительства</w:t>
            </w:r>
          </w:p>
        </w:tc>
        <w:tc>
          <w:tcPr>
            <w:tcW w:w="1843" w:type="dxa"/>
          </w:tcPr>
          <w:p w:rsidR="009602B5" w:rsidRPr="00BF687D" w:rsidRDefault="009602B5" w:rsidP="006F6BF2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</w:p>
        </w:tc>
      </w:tr>
      <w:tr w:rsidR="001B04AA" w:rsidRPr="00BF687D" w:rsidTr="00AB6E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1B04AA" w:rsidRDefault="001B04AA" w:rsidP="006F6BF2">
            <w:pPr>
              <w:tabs>
                <w:tab w:val="center" w:pos="4153"/>
                <w:tab w:val="right" w:pos="8306"/>
              </w:tabs>
              <w:jc w:val="center"/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12.2</w:t>
            </w:r>
          </w:p>
        </w:tc>
        <w:tc>
          <w:tcPr>
            <w:tcW w:w="2619" w:type="dxa"/>
            <w:gridSpan w:val="3"/>
          </w:tcPr>
          <w:p w:rsidR="001B04AA" w:rsidRPr="00BF687D" w:rsidRDefault="001B04AA" w:rsidP="006F6BF2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47/ОК-12</w:t>
            </w:r>
            <w:r w:rsidRPr="00A91730">
              <w:rPr>
                <w:noProof/>
                <w:szCs w:val="24"/>
              </w:rPr>
              <w:t xml:space="preserve"> </w:t>
            </w:r>
            <w:r>
              <w:rPr>
                <w:noProof/>
                <w:szCs w:val="24"/>
              </w:rPr>
              <w:t>- ГОЧС</w:t>
            </w:r>
          </w:p>
        </w:tc>
        <w:tc>
          <w:tcPr>
            <w:tcW w:w="5035" w:type="dxa"/>
          </w:tcPr>
          <w:p w:rsidR="001B04AA" w:rsidRPr="00BF687D" w:rsidRDefault="001B04AA" w:rsidP="006F6BF2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Инженерно-технические мероприятия ГО ЧС</w:t>
            </w:r>
          </w:p>
        </w:tc>
        <w:tc>
          <w:tcPr>
            <w:tcW w:w="1843" w:type="dxa"/>
          </w:tcPr>
          <w:p w:rsidR="001B04AA" w:rsidRPr="00BF687D" w:rsidRDefault="001B04AA" w:rsidP="006F6BF2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</w:p>
        </w:tc>
      </w:tr>
      <w:tr w:rsidR="001B04AA" w:rsidRPr="00BF687D" w:rsidTr="00AB6E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1B04AA" w:rsidRDefault="001B04AA" w:rsidP="006F6BF2">
            <w:pPr>
              <w:tabs>
                <w:tab w:val="center" w:pos="4153"/>
                <w:tab w:val="right" w:pos="8306"/>
              </w:tabs>
              <w:jc w:val="center"/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12.3</w:t>
            </w:r>
          </w:p>
        </w:tc>
        <w:tc>
          <w:tcPr>
            <w:tcW w:w="2619" w:type="dxa"/>
            <w:gridSpan w:val="3"/>
          </w:tcPr>
          <w:p w:rsidR="001B04AA" w:rsidRPr="00A91730" w:rsidRDefault="001B04AA" w:rsidP="00CC5161">
            <w:pPr>
              <w:tabs>
                <w:tab w:val="center" w:pos="4153"/>
                <w:tab w:val="right" w:pos="8306"/>
              </w:tabs>
              <w:rPr>
                <w:szCs w:val="24"/>
              </w:rPr>
            </w:pPr>
            <w:r>
              <w:rPr>
                <w:noProof/>
                <w:szCs w:val="24"/>
              </w:rPr>
              <w:t>47/ОК-12 - ОЗС</w:t>
            </w:r>
          </w:p>
        </w:tc>
        <w:tc>
          <w:tcPr>
            <w:tcW w:w="5035" w:type="dxa"/>
          </w:tcPr>
          <w:p w:rsidR="001B04AA" w:rsidRDefault="001B04AA" w:rsidP="00CC5161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szCs w:val="24"/>
              </w:rPr>
              <w:t xml:space="preserve">Обследование зданий и сооружений, </w:t>
            </w:r>
            <w:r>
              <w:rPr>
                <w:szCs w:val="24"/>
              </w:rPr>
              <w:lastRenderedPageBreak/>
              <w:t>попадающих в 30-ти метровую зону</w:t>
            </w:r>
          </w:p>
        </w:tc>
        <w:tc>
          <w:tcPr>
            <w:tcW w:w="1843" w:type="dxa"/>
          </w:tcPr>
          <w:p w:rsidR="001B04AA" w:rsidRPr="00BF687D" w:rsidRDefault="001B04AA" w:rsidP="006F6BF2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</w:p>
        </w:tc>
      </w:tr>
      <w:tr w:rsidR="001B04AA" w:rsidRPr="00BF687D" w:rsidTr="00AB6E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5"/>
        </w:trPr>
        <w:tc>
          <w:tcPr>
            <w:tcW w:w="993" w:type="dxa"/>
          </w:tcPr>
          <w:p w:rsidR="001B04AA" w:rsidRDefault="001B04AA" w:rsidP="006F6BF2">
            <w:pPr>
              <w:tabs>
                <w:tab w:val="center" w:pos="4153"/>
                <w:tab w:val="right" w:pos="8306"/>
              </w:tabs>
              <w:jc w:val="center"/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lastRenderedPageBreak/>
              <w:t>12.4</w:t>
            </w:r>
          </w:p>
        </w:tc>
        <w:tc>
          <w:tcPr>
            <w:tcW w:w="2619" w:type="dxa"/>
            <w:gridSpan w:val="3"/>
          </w:tcPr>
          <w:p w:rsidR="001B04AA" w:rsidRPr="00A91730" w:rsidRDefault="001B04AA" w:rsidP="00CC5161">
            <w:pPr>
              <w:tabs>
                <w:tab w:val="center" w:pos="4153"/>
                <w:tab w:val="right" w:pos="8306"/>
              </w:tabs>
              <w:rPr>
                <w:szCs w:val="24"/>
              </w:rPr>
            </w:pPr>
            <w:r>
              <w:rPr>
                <w:noProof/>
                <w:szCs w:val="24"/>
              </w:rPr>
              <w:t>47/ОК-12 - ОДД</w:t>
            </w:r>
          </w:p>
        </w:tc>
        <w:tc>
          <w:tcPr>
            <w:tcW w:w="5035" w:type="dxa"/>
          </w:tcPr>
          <w:p w:rsidR="001B04AA" w:rsidRDefault="001B04AA" w:rsidP="00CC5161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szCs w:val="24"/>
              </w:rPr>
              <w:t>Схема организации дорожного движения транспорта и пешеходов на период строительства и после его окончания</w:t>
            </w:r>
          </w:p>
        </w:tc>
        <w:tc>
          <w:tcPr>
            <w:tcW w:w="1843" w:type="dxa"/>
          </w:tcPr>
          <w:p w:rsidR="001B04AA" w:rsidRPr="00BF687D" w:rsidRDefault="001B04AA" w:rsidP="006F6BF2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</w:p>
        </w:tc>
      </w:tr>
      <w:tr w:rsidR="001B04AA" w:rsidRPr="00BF687D" w:rsidTr="00AB6E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56"/>
        </w:trPr>
        <w:tc>
          <w:tcPr>
            <w:tcW w:w="993" w:type="dxa"/>
          </w:tcPr>
          <w:p w:rsidR="001B04AA" w:rsidRDefault="001B04AA" w:rsidP="006640F4">
            <w:pPr>
              <w:tabs>
                <w:tab w:val="center" w:pos="4153"/>
                <w:tab w:val="right" w:pos="8306"/>
              </w:tabs>
              <w:jc w:val="center"/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12.5</w:t>
            </w:r>
          </w:p>
        </w:tc>
        <w:tc>
          <w:tcPr>
            <w:tcW w:w="2619" w:type="dxa"/>
            <w:gridSpan w:val="3"/>
          </w:tcPr>
          <w:p w:rsidR="001B04AA" w:rsidRPr="00A91730" w:rsidRDefault="001B04AA" w:rsidP="00CC5161">
            <w:pPr>
              <w:tabs>
                <w:tab w:val="center" w:pos="4153"/>
                <w:tab w:val="right" w:pos="8306"/>
              </w:tabs>
              <w:rPr>
                <w:szCs w:val="24"/>
              </w:rPr>
            </w:pPr>
            <w:r>
              <w:rPr>
                <w:noProof/>
                <w:szCs w:val="24"/>
              </w:rPr>
              <w:t>47/ОК-12 - В</w:t>
            </w:r>
            <w:r w:rsidR="002676DE">
              <w:rPr>
                <w:noProof/>
                <w:szCs w:val="24"/>
              </w:rPr>
              <w:t>Р</w:t>
            </w:r>
          </w:p>
        </w:tc>
        <w:tc>
          <w:tcPr>
            <w:tcW w:w="5035" w:type="dxa"/>
          </w:tcPr>
          <w:p w:rsidR="001B04AA" w:rsidRDefault="001B04AA" w:rsidP="00CC5161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Временные инженерные сети на период строительства</w:t>
            </w:r>
          </w:p>
        </w:tc>
        <w:tc>
          <w:tcPr>
            <w:tcW w:w="1843" w:type="dxa"/>
          </w:tcPr>
          <w:p w:rsidR="001B04AA" w:rsidRPr="00BF687D" w:rsidRDefault="001B04AA" w:rsidP="006F6BF2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</w:p>
        </w:tc>
      </w:tr>
      <w:tr w:rsidR="001B04AA" w:rsidRPr="00BF687D" w:rsidTr="00AB6E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1B04AA" w:rsidRDefault="001B04AA" w:rsidP="006640F4">
            <w:pPr>
              <w:tabs>
                <w:tab w:val="center" w:pos="4153"/>
                <w:tab w:val="right" w:pos="8306"/>
              </w:tabs>
              <w:jc w:val="center"/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12.6</w:t>
            </w:r>
          </w:p>
        </w:tc>
        <w:tc>
          <w:tcPr>
            <w:tcW w:w="2619" w:type="dxa"/>
            <w:gridSpan w:val="3"/>
          </w:tcPr>
          <w:p w:rsidR="001B04AA" w:rsidRPr="00A91730" w:rsidRDefault="001B04AA" w:rsidP="00CC5161">
            <w:pPr>
              <w:tabs>
                <w:tab w:val="center" w:pos="4153"/>
                <w:tab w:val="right" w:pos="8306"/>
              </w:tabs>
              <w:rPr>
                <w:szCs w:val="24"/>
              </w:rPr>
            </w:pPr>
            <w:r>
              <w:rPr>
                <w:noProof/>
                <w:szCs w:val="24"/>
              </w:rPr>
              <w:t>47/ОК-12 - ВСНС</w:t>
            </w:r>
          </w:p>
        </w:tc>
        <w:tc>
          <w:tcPr>
            <w:tcW w:w="5035" w:type="dxa"/>
          </w:tcPr>
          <w:p w:rsidR="001B04AA" w:rsidRDefault="001B04AA" w:rsidP="00CC5161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Вынос существующих инженерных сетей из зоны строительства. Внеплощадочные инженерные сети. Благоустройство</w:t>
            </w:r>
          </w:p>
        </w:tc>
        <w:tc>
          <w:tcPr>
            <w:tcW w:w="1843" w:type="dxa"/>
          </w:tcPr>
          <w:p w:rsidR="001B04AA" w:rsidRPr="00BF687D" w:rsidRDefault="001B04AA" w:rsidP="006F6BF2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</w:p>
        </w:tc>
      </w:tr>
      <w:tr w:rsidR="001B04AA" w:rsidRPr="00BF687D" w:rsidTr="00AB6E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1B04AA" w:rsidRDefault="001B04AA" w:rsidP="006F6BF2">
            <w:pPr>
              <w:tabs>
                <w:tab w:val="center" w:pos="4153"/>
                <w:tab w:val="right" w:pos="8306"/>
              </w:tabs>
              <w:jc w:val="center"/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12.7</w:t>
            </w:r>
          </w:p>
          <w:p w:rsidR="001B04AA" w:rsidRDefault="001B04AA" w:rsidP="006F6BF2">
            <w:pPr>
              <w:tabs>
                <w:tab w:val="center" w:pos="4153"/>
                <w:tab w:val="right" w:pos="8306"/>
              </w:tabs>
              <w:jc w:val="center"/>
              <w:rPr>
                <w:noProof/>
                <w:szCs w:val="24"/>
              </w:rPr>
            </w:pPr>
          </w:p>
        </w:tc>
        <w:tc>
          <w:tcPr>
            <w:tcW w:w="2619" w:type="dxa"/>
            <w:gridSpan w:val="3"/>
          </w:tcPr>
          <w:p w:rsidR="001B04AA" w:rsidRPr="00BF687D" w:rsidRDefault="001B04AA" w:rsidP="00CC5161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 xml:space="preserve">47/ОК-12 </w:t>
            </w:r>
            <w:r>
              <w:rPr>
                <w:szCs w:val="24"/>
              </w:rPr>
              <w:t>- ИГЕО</w:t>
            </w:r>
          </w:p>
        </w:tc>
        <w:tc>
          <w:tcPr>
            <w:tcW w:w="5035" w:type="dxa"/>
          </w:tcPr>
          <w:p w:rsidR="001B04AA" w:rsidRPr="005312B0" w:rsidRDefault="005312B0" w:rsidP="00CC5161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 w:rsidRPr="005312B0">
              <w:rPr>
                <w:szCs w:val="24"/>
              </w:rPr>
              <w:t>Технический отчёт по инженерно-геодезическим изысканиям.</w:t>
            </w:r>
          </w:p>
        </w:tc>
        <w:tc>
          <w:tcPr>
            <w:tcW w:w="1843" w:type="dxa"/>
          </w:tcPr>
          <w:p w:rsidR="001B04AA" w:rsidRPr="00BF687D" w:rsidRDefault="001B04AA" w:rsidP="006F6BF2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</w:p>
        </w:tc>
      </w:tr>
      <w:tr w:rsidR="001B04AA" w:rsidRPr="00BF687D" w:rsidTr="005312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1"/>
        </w:trPr>
        <w:tc>
          <w:tcPr>
            <w:tcW w:w="993" w:type="dxa"/>
          </w:tcPr>
          <w:p w:rsidR="001B04AA" w:rsidRDefault="001B04AA" w:rsidP="005312B0">
            <w:pPr>
              <w:tabs>
                <w:tab w:val="center" w:pos="4153"/>
                <w:tab w:val="right" w:pos="8306"/>
              </w:tabs>
              <w:jc w:val="center"/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12.8</w:t>
            </w:r>
          </w:p>
        </w:tc>
        <w:tc>
          <w:tcPr>
            <w:tcW w:w="2619" w:type="dxa"/>
            <w:gridSpan w:val="3"/>
          </w:tcPr>
          <w:p w:rsidR="001B04AA" w:rsidRPr="00BF687D" w:rsidRDefault="001B04AA" w:rsidP="00CC5161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 xml:space="preserve">47/ОК-12 </w:t>
            </w:r>
            <w:r>
              <w:rPr>
                <w:szCs w:val="24"/>
              </w:rPr>
              <w:t>- ИГИ</w:t>
            </w:r>
          </w:p>
        </w:tc>
        <w:tc>
          <w:tcPr>
            <w:tcW w:w="5035" w:type="dxa"/>
          </w:tcPr>
          <w:p w:rsidR="001B04AA" w:rsidRPr="00476766" w:rsidRDefault="00476766" w:rsidP="00CC5161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 w:rsidRPr="00476766">
              <w:rPr>
                <w:szCs w:val="24"/>
              </w:rPr>
              <w:t>Технический отчёт по инженерно-геологическим изысканиям.</w:t>
            </w:r>
          </w:p>
        </w:tc>
        <w:tc>
          <w:tcPr>
            <w:tcW w:w="1843" w:type="dxa"/>
          </w:tcPr>
          <w:p w:rsidR="001B04AA" w:rsidRPr="00BF687D" w:rsidRDefault="001B04AA" w:rsidP="006F6BF2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</w:p>
        </w:tc>
      </w:tr>
      <w:tr w:rsidR="001B04AA" w:rsidRPr="00BF687D" w:rsidTr="00AB6E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1B04AA" w:rsidRDefault="00C9213A" w:rsidP="006640F4">
            <w:pPr>
              <w:tabs>
                <w:tab w:val="center" w:pos="4153"/>
                <w:tab w:val="right" w:pos="8306"/>
              </w:tabs>
              <w:jc w:val="center"/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12.9</w:t>
            </w:r>
          </w:p>
        </w:tc>
        <w:tc>
          <w:tcPr>
            <w:tcW w:w="2619" w:type="dxa"/>
            <w:gridSpan w:val="3"/>
          </w:tcPr>
          <w:p w:rsidR="001B04AA" w:rsidRPr="00BF687D" w:rsidRDefault="001B04AA" w:rsidP="00CF4214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 xml:space="preserve">47/ОК-12 </w:t>
            </w:r>
            <w:r>
              <w:rPr>
                <w:szCs w:val="24"/>
              </w:rPr>
              <w:t xml:space="preserve">- </w:t>
            </w:r>
            <w:r w:rsidR="00CF4214">
              <w:rPr>
                <w:szCs w:val="24"/>
              </w:rPr>
              <w:t>ИЭИ</w:t>
            </w:r>
          </w:p>
        </w:tc>
        <w:tc>
          <w:tcPr>
            <w:tcW w:w="5035" w:type="dxa"/>
          </w:tcPr>
          <w:p w:rsidR="001B04AA" w:rsidRPr="00476766" w:rsidRDefault="00476766" w:rsidP="00CC5161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  <w:r w:rsidRPr="00476766">
              <w:rPr>
                <w:szCs w:val="24"/>
              </w:rPr>
              <w:t>Технический отчёт по инженерно-экологическим изысканиям.</w:t>
            </w:r>
          </w:p>
        </w:tc>
        <w:tc>
          <w:tcPr>
            <w:tcW w:w="1843" w:type="dxa"/>
          </w:tcPr>
          <w:p w:rsidR="001B04AA" w:rsidRPr="00BF687D" w:rsidRDefault="001B04AA" w:rsidP="006F6BF2">
            <w:pPr>
              <w:tabs>
                <w:tab w:val="center" w:pos="4153"/>
                <w:tab w:val="right" w:pos="8306"/>
              </w:tabs>
              <w:rPr>
                <w:noProof/>
                <w:szCs w:val="24"/>
              </w:rPr>
            </w:pPr>
          </w:p>
        </w:tc>
      </w:tr>
    </w:tbl>
    <w:p w:rsidR="00A74C39" w:rsidRPr="00E02994" w:rsidRDefault="00A74C39" w:rsidP="00A74C39">
      <w:pPr>
        <w:rPr>
          <w:b/>
          <w:bCs/>
          <w:sz w:val="22"/>
        </w:rPr>
      </w:pPr>
    </w:p>
    <w:p w:rsidR="002B4C4B" w:rsidRPr="00A74C39" w:rsidRDefault="002B4C4B" w:rsidP="00A74C39">
      <w:pPr>
        <w:tabs>
          <w:tab w:val="left" w:pos="939"/>
        </w:tabs>
        <w:rPr>
          <w:sz w:val="22"/>
        </w:rPr>
      </w:pPr>
    </w:p>
    <w:sectPr w:rsidR="002B4C4B" w:rsidRPr="00A74C39" w:rsidSect="00046BF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54" w:right="296" w:bottom="2160" w:left="1077" w:header="567" w:footer="84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055" w:rsidRDefault="00BA0055">
      <w:r>
        <w:separator/>
      </w:r>
    </w:p>
  </w:endnote>
  <w:endnote w:type="continuationSeparator" w:id="0">
    <w:p w:rsidR="00BA0055" w:rsidRDefault="00BA0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5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570"/>
      <w:gridCol w:w="570"/>
      <w:gridCol w:w="562"/>
      <w:gridCol w:w="563"/>
      <w:gridCol w:w="885"/>
      <w:gridCol w:w="540"/>
      <w:gridCol w:w="6225"/>
      <w:gridCol w:w="570"/>
    </w:tblGrid>
    <w:tr w:rsidR="00453893">
      <w:trPr>
        <w:cantSplit/>
        <w:trHeight w:val="240"/>
      </w:trPr>
      <w:tc>
        <w:tcPr>
          <w:tcW w:w="570" w:type="dxa"/>
          <w:tcBorders>
            <w:top w:val="single" w:sz="12" w:space="0" w:color="auto"/>
            <w:bottom w:val="single" w:sz="4" w:space="0" w:color="auto"/>
          </w:tcBorders>
        </w:tcPr>
        <w:p w:rsidR="00453893" w:rsidRDefault="00BA0055">
          <w:pPr>
            <w:pStyle w:val="a5"/>
          </w:pPr>
          <w:r>
            <w:pict>
              <v:group id="_x0000_s2396" style="position:absolute;margin-left:-137.85pt;margin-top:-97.65pt;width:240.95pt;height:36.85pt;rotation:-90;z-index:251657728" coordorigin="2340,930" coordsize="4819,737" o:allowincell="f">
                <v:rect id="_x0000_s2397" style="position:absolute;left:2340;top:930;width:4819;height:737" filled="f" strokeweight="1.5pt"/>
                <v:rect id="_x0000_s2398" style="position:absolute;left:2340;top:930;width:1417;height:283" strokeweight="1.5pt">
                  <v:textbox style="layout-flow:vertical;mso-layout-flow-alt:bottom-to-top;mso-next-textbox:#_x0000_s2398" inset="1mm,.3mm,1mm,.3mm">
                    <w:txbxContent>
                      <w:p w:rsidR="00453893" w:rsidRDefault="00453893">
                        <w:pPr>
                          <w:jc w:val="center"/>
                        </w:pPr>
                        <w:r>
                          <w:t>Инв.№ подл.</w:t>
                        </w:r>
                      </w:p>
                    </w:txbxContent>
                  </v:textbox>
                </v:rect>
                <v:rect id="_x0000_s2399" style="position:absolute;left:5742;top:930;width:1417;height:283" strokeweight="1.5pt">
                  <v:textbox style="layout-flow:vertical;mso-layout-flow-alt:bottom-to-top;mso-next-textbox:#_x0000_s2399" inset="1mm,.3mm,1mm,.3mm">
                    <w:txbxContent>
                      <w:p w:rsidR="00453893" w:rsidRDefault="00453893">
                        <w:pPr>
                          <w:jc w:val="center"/>
                        </w:pPr>
                        <w:r>
                          <w:t>Взаим. инв. №</w:t>
                        </w:r>
                      </w:p>
                    </w:txbxContent>
                  </v:textbox>
                </v:rect>
                <v:rect id="_x0000_s2400" style="position:absolute;left:3757;top:930;width:1985;height:283" strokeweight="1.5pt">
                  <v:textbox style="layout-flow:vertical;mso-layout-flow-alt:bottom-to-top;mso-next-textbox:#_x0000_s2400" inset="1mm,.3mm,1mm,.3mm">
                    <w:txbxContent>
                      <w:p w:rsidR="00453893" w:rsidRDefault="00453893">
                        <w:pPr>
                          <w:jc w:val="center"/>
                        </w:pPr>
                        <w:r>
                          <w:t>Подп. и дата</w:t>
                        </w:r>
                      </w:p>
                    </w:txbxContent>
                  </v:textbox>
                </v:rect>
                <v:line id="_x0000_s2401" style="position:absolute" from="3757,930" to="3757,1667" strokeweight="1.5pt"/>
                <v:line id="_x0000_s2402" style="position:absolute" from="5742,930" to="5742,1667" strokeweight="1.5pt"/>
              </v:group>
            </w:pict>
          </w:r>
        </w:p>
      </w:tc>
      <w:tc>
        <w:tcPr>
          <w:tcW w:w="570" w:type="dxa"/>
          <w:tcBorders>
            <w:top w:val="single" w:sz="12" w:space="0" w:color="auto"/>
            <w:bottom w:val="single" w:sz="4" w:space="0" w:color="auto"/>
          </w:tcBorders>
        </w:tcPr>
        <w:p w:rsidR="00453893" w:rsidRDefault="00453893">
          <w:pPr>
            <w:pStyle w:val="a5"/>
          </w:pPr>
        </w:p>
      </w:tc>
      <w:tc>
        <w:tcPr>
          <w:tcW w:w="562" w:type="dxa"/>
          <w:tcBorders>
            <w:top w:val="single" w:sz="12" w:space="0" w:color="auto"/>
            <w:bottom w:val="single" w:sz="4" w:space="0" w:color="auto"/>
          </w:tcBorders>
        </w:tcPr>
        <w:p w:rsidR="00453893" w:rsidRDefault="00453893">
          <w:pPr>
            <w:pStyle w:val="a5"/>
          </w:pPr>
        </w:p>
      </w:tc>
      <w:tc>
        <w:tcPr>
          <w:tcW w:w="563" w:type="dxa"/>
          <w:tcBorders>
            <w:top w:val="single" w:sz="12" w:space="0" w:color="auto"/>
            <w:bottom w:val="single" w:sz="4" w:space="0" w:color="auto"/>
          </w:tcBorders>
        </w:tcPr>
        <w:p w:rsidR="00453893" w:rsidRDefault="00453893">
          <w:pPr>
            <w:pStyle w:val="a5"/>
          </w:pPr>
        </w:p>
      </w:tc>
      <w:tc>
        <w:tcPr>
          <w:tcW w:w="885" w:type="dxa"/>
          <w:tcBorders>
            <w:top w:val="single" w:sz="12" w:space="0" w:color="auto"/>
            <w:bottom w:val="single" w:sz="4" w:space="0" w:color="auto"/>
          </w:tcBorders>
        </w:tcPr>
        <w:p w:rsidR="00453893" w:rsidRDefault="00453893">
          <w:pPr>
            <w:pStyle w:val="a5"/>
          </w:pPr>
        </w:p>
      </w:tc>
      <w:tc>
        <w:tcPr>
          <w:tcW w:w="540" w:type="dxa"/>
          <w:tcBorders>
            <w:top w:val="single" w:sz="12" w:space="0" w:color="auto"/>
            <w:bottom w:val="single" w:sz="4" w:space="0" w:color="auto"/>
          </w:tcBorders>
        </w:tcPr>
        <w:p w:rsidR="00453893" w:rsidRDefault="00453893">
          <w:pPr>
            <w:pStyle w:val="a5"/>
          </w:pPr>
        </w:p>
      </w:tc>
      <w:tc>
        <w:tcPr>
          <w:tcW w:w="6225" w:type="dxa"/>
          <w:vMerge w:val="restart"/>
          <w:tcBorders>
            <w:top w:val="single" w:sz="12" w:space="0" w:color="auto"/>
          </w:tcBorders>
          <w:vAlign w:val="center"/>
        </w:tcPr>
        <w:p w:rsidR="00453893" w:rsidRPr="00B50838" w:rsidRDefault="00453893" w:rsidP="00843177">
          <w:pPr>
            <w:pStyle w:val="a5"/>
            <w:jc w:val="center"/>
            <w:rPr>
              <w:sz w:val="32"/>
              <w:szCs w:val="32"/>
            </w:rPr>
          </w:pPr>
        </w:p>
      </w:tc>
      <w:tc>
        <w:tcPr>
          <w:tcW w:w="570" w:type="dxa"/>
          <w:tcBorders>
            <w:top w:val="single" w:sz="12" w:space="0" w:color="auto"/>
          </w:tcBorders>
          <w:vAlign w:val="center"/>
        </w:tcPr>
        <w:p w:rsidR="00453893" w:rsidRDefault="00453893">
          <w:pPr>
            <w:pStyle w:val="a5"/>
            <w:jc w:val="center"/>
          </w:pPr>
          <w:r>
            <w:t>Лист</w:t>
          </w:r>
        </w:p>
      </w:tc>
    </w:tr>
    <w:tr w:rsidR="00453893" w:rsidRPr="00B469E5">
      <w:trPr>
        <w:cantSplit/>
        <w:trHeight w:val="240"/>
      </w:trPr>
      <w:tc>
        <w:tcPr>
          <w:tcW w:w="570" w:type="dxa"/>
          <w:tcBorders>
            <w:top w:val="single" w:sz="4" w:space="0" w:color="auto"/>
            <w:bottom w:val="single" w:sz="4" w:space="0" w:color="auto"/>
          </w:tcBorders>
        </w:tcPr>
        <w:p w:rsidR="00453893" w:rsidRDefault="00453893">
          <w:pPr>
            <w:pStyle w:val="a5"/>
          </w:pPr>
        </w:p>
      </w:tc>
      <w:tc>
        <w:tcPr>
          <w:tcW w:w="570" w:type="dxa"/>
          <w:tcBorders>
            <w:top w:val="single" w:sz="4" w:space="0" w:color="auto"/>
            <w:bottom w:val="single" w:sz="4" w:space="0" w:color="auto"/>
          </w:tcBorders>
        </w:tcPr>
        <w:p w:rsidR="00453893" w:rsidRDefault="00453893">
          <w:pPr>
            <w:pStyle w:val="a5"/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</w:tcPr>
        <w:p w:rsidR="00453893" w:rsidRDefault="00453893">
          <w:pPr>
            <w:pStyle w:val="a5"/>
          </w:pPr>
        </w:p>
      </w:tc>
      <w:tc>
        <w:tcPr>
          <w:tcW w:w="563" w:type="dxa"/>
          <w:tcBorders>
            <w:top w:val="single" w:sz="4" w:space="0" w:color="auto"/>
            <w:bottom w:val="single" w:sz="4" w:space="0" w:color="auto"/>
          </w:tcBorders>
        </w:tcPr>
        <w:p w:rsidR="00453893" w:rsidRDefault="00453893">
          <w:pPr>
            <w:pStyle w:val="a5"/>
          </w:pPr>
        </w:p>
      </w:tc>
      <w:tc>
        <w:tcPr>
          <w:tcW w:w="885" w:type="dxa"/>
          <w:tcBorders>
            <w:top w:val="single" w:sz="4" w:space="0" w:color="auto"/>
            <w:bottom w:val="single" w:sz="4" w:space="0" w:color="auto"/>
          </w:tcBorders>
        </w:tcPr>
        <w:p w:rsidR="00453893" w:rsidRDefault="00453893">
          <w:pPr>
            <w:pStyle w:val="a5"/>
          </w:pPr>
        </w:p>
      </w:tc>
      <w:tc>
        <w:tcPr>
          <w:tcW w:w="540" w:type="dxa"/>
          <w:tcBorders>
            <w:top w:val="single" w:sz="4" w:space="0" w:color="auto"/>
            <w:bottom w:val="single" w:sz="4" w:space="0" w:color="auto"/>
          </w:tcBorders>
        </w:tcPr>
        <w:p w:rsidR="00453893" w:rsidRDefault="00453893">
          <w:pPr>
            <w:pStyle w:val="a5"/>
          </w:pPr>
        </w:p>
      </w:tc>
      <w:tc>
        <w:tcPr>
          <w:tcW w:w="6225" w:type="dxa"/>
          <w:vMerge/>
          <w:tcBorders>
            <w:top w:val="nil"/>
          </w:tcBorders>
        </w:tcPr>
        <w:p w:rsidR="00453893" w:rsidRDefault="00453893">
          <w:pPr>
            <w:pStyle w:val="a5"/>
          </w:pPr>
        </w:p>
      </w:tc>
      <w:tc>
        <w:tcPr>
          <w:tcW w:w="570" w:type="dxa"/>
          <w:vMerge w:val="restart"/>
          <w:tcBorders>
            <w:top w:val="single" w:sz="12" w:space="0" w:color="auto"/>
          </w:tcBorders>
          <w:vAlign w:val="center"/>
        </w:tcPr>
        <w:p w:rsidR="00453893" w:rsidRPr="00B469E5" w:rsidRDefault="00964FEF" w:rsidP="00B469E5">
          <w:pPr>
            <w:pStyle w:val="a5"/>
            <w:ind w:left="234"/>
            <w:rPr>
              <w:b/>
              <w:sz w:val="24"/>
              <w:szCs w:val="24"/>
            </w:rPr>
          </w:pPr>
          <w:r w:rsidRPr="00B469E5">
            <w:rPr>
              <w:b/>
              <w:sz w:val="24"/>
              <w:szCs w:val="24"/>
            </w:rPr>
            <w:fldChar w:fldCharType="begin"/>
          </w:r>
          <w:r w:rsidR="00453893" w:rsidRPr="00B469E5">
            <w:rPr>
              <w:b/>
              <w:sz w:val="24"/>
              <w:szCs w:val="24"/>
            </w:rPr>
            <w:instrText xml:space="preserve"> PAGE  \* MERGEFORMAT </w:instrText>
          </w:r>
          <w:r w:rsidRPr="00B469E5">
            <w:rPr>
              <w:b/>
              <w:sz w:val="24"/>
              <w:szCs w:val="24"/>
            </w:rPr>
            <w:fldChar w:fldCharType="separate"/>
          </w:r>
          <w:r w:rsidR="00843177">
            <w:rPr>
              <w:b/>
              <w:sz w:val="24"/>
              <w:szCs w:val="24"/>
            </w:rPr>
            <w:t>2</w:t>
          </w:r>
          <w:r w:rsidRPr="00B469E5">
            <w:rPr>
              <w:b/>
              <w:sz w:val="24"/>
              <w:szCs w:val="24"/>
            </w:rPr>
            <w:fldChar w:fldCharType="end"/>
          </w:r>
        </w:p>
      </w:tc>
    </w:tr>
    <w:tr w:rsidR="00453893">
      <w:trPr>
        <w:cantSplit/>
        <w:trHeight w:val="240"/>
      </w:trPr>
      <w:tc>
        <w:tcPr>
          <w:tcW w:w="570" w:type="dxa"/>
          <w:tcBorders>
            <w:top w:val="single" w:sz="4" w:space="0" w:color="auto"/>
          </w:tcBorders>
          <w:vAlign w:val="center"/>
        </w:tcPr>
        <w:p w:rsidR="00453893" w:rsidRDefault="00453893">
          <w:pPr>
            <w:pStyle w:val="a5"/>
            <w:jc w:val="center"/>
            <w:rPr>
              <w:sz w:val="16"/>
            </w:rPr>
          </w:pPr>
          <w:r>
            <w:rPr>
              <w:sz w:val="16"/>
            </w:rPr>
            <w:t>Изм</w:t>
          </w:r>
        </w:p>
      </w:tc>
      <w:tc>
        <w:tcPr>
          <w:tcW w:w="570" w:type="dxa"/>
          <w:tcBorders>
            <w:top w:val="single" w:sz="4" w:space="0" w:color="auto"/>
          </w:tcBorders>
          <w:vAlign w:val="center"/>
        </w:tcPr>
        <w:p w:rsidR="00453893" w:rsidRDefault="00453893">
          <w:pPr>
            <w:pStyle w:val="a5"/>
            <w:jc w:val="center"/>
            <w:rPr>
              <w:sz w:val="16"/>
            </w:rPr>
          </w:pPr>
          <w:r>
            <w:rPr>
              <w:sz w:val="16"/>
            </w:rPr>
            <w:t>Кол.уч</w:t>
          </w: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453893" w:rsidRDefault="00453893">
          <w:pPr>
            <w:pStyle w:val="a5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63" w:type="dxa"/>
          <w:tcBorders>
            <w:top w:val="single" w:sz="4" w:space="0" w:color="auto"/>
          </w:tcBorders>
          <w:vAlign w:val="center"/>
        </w:tcPr>
        <w:p w:rsidR="00453893" w:rsidRDefault="00453893">
          <w:pPr>
            <w:pStyle w:val="a5"/>
            <w:jc w:val="center"/>
            <w:rPr>
              <w:sz w:val="16"/>
            </w:rPr>
          </w:pPr>
          <w:r>
            <w:rPr>
              <w:sz w:val="16"/>
            </w:rPr>
            <w:t>№ док.</w:t>
          </w:r>
        </w:p>
      </w:tc>
      <w:tc>
        <w:tcPr>
          <w:tcW w:w="885" w:type="dxa"/>
          <w:tcBorders>
            <w:top w:val="single" w:sz="4" w:space="0" w:color="auto"/>
          </w:tcBorders>
          <w:vAlign w:val="center"/>
        </w:tcPr>
        <w:p w:rsidR="00453893" w:rsidRDefault="00453893">
          <w:pPr>
            <w:pStyle w:val="a5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540" w:type="dxa"/>
          <w:tcBorders>
            <w:top w:val="single" w:sz="4" w:space="0" w:color="auto"/>
          </w:tcBorders>
          <w:vAlign w:val="center"/>
        </w:tcPr>
        <w:p w:rsidR="00453893" w:rsidRDefault="00453893">
          <w:pPr>
            <w:pStyle w:val="a5"/>
            <w:jc w:val="center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225" w:type="dxa"/>
          <w:vMerge/>
          <w:tcBorders>
            <w:top w:val="nil"/>
          </w:tcBorders>
        </w:tcPr>
        <w:p w:rsidR="00453893" w:rsidRDefault="00453893">
          <w:pPr>
            <w:pStyle w:val="a5"/>
          </w:pPr>
        </w:p>
      </w:tc>
      <w:tc>
        <w:tcPr>
          <w:tcW w:w="570" w:type="dxa"/>
          <w:vMerge/>
          <w:tcBorders>
            <w:top w:val="nil"/>
          </w:tcBorders>
        </w:tcPr>
        <w:p w:rsidR="00453893" w:rsidRDefault="00453893">
          <w:pPr>
            <w:pStyle w:val="a5"/>
          </w:pPr>
        </w:p>
      </w:tc>
    </w:tr>
  </w:tbl>
  <w:p w:rsidR="00453893" w:rsidRDefault="0045389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14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570"/>
      <w:gridCol w:w="570"/>
      <w:gridCol w:w="555"/>
      <w:gridCol w:w="570"/>
      <w:gridCol w:w="848"/>
      <w:gridCol w:w="577"/>
      <w:gridCol w:w="3975"/>
      <w:gridCol w:w="840"/>
      <w:gridCol w:w="840"/>
      <w:gridCol w:w="1140"/>
    </w:tblGrid>
    <w:tr w:rsidR="00453893">
      <w:trPr>
        <w:cantSplit/>
        <w:trHeight w:val="240"/>
      </w:trPr>
      <w:tc>
        <w:tcPr>
          <w:tcW w:w="570" w:type="dxa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453893" w:rsidRDefault="00453893">
          <w:pPr>
            <w:pStyle w:val="a5"/>
          </w:pPr>
        </w:p>
      </w:tc>
      <w:tc>
        <w:tcPr>
          <w:tcW w:w="570" w:type="dxa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453893" w:rsidRDefault="00453893">
          <w:pPr>
            <w:pStyle w:val="a5"/>
          </w:pPr>
        </w:p>
      </w:tc>
      <w:tc>
        <w:tcPr>
          <w:tcW w:w="555" w:type="dxa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453893" w:rsidRDefault="00453893">
          <w:pPr>
            <w:pStyle w:val="a5"/>
          </w:pPr>
        </w:p>
      </w:tc>
      <w:tc>
        <w:tcPr>
          <w:tcW w:w="570" w:type="dxa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453893" w:rsidRDefault="00453893">
          <w:pPr>
            <w:pStyle w:val="a5"/>
          </w:pPr>
        </w:p>
      </w:tc>
      <w:tc>
        <w:tcPr>
          <w:tcW w:w="848" w:type="dxa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453893" w:rsidRDefault="00453893">
          <w:pPr>
            <w:pStyle w:val="a5"/>
          </w:pPr>
        </w:p>
      </w:tc>
      <w:tc>
        <w:tcPr>
          <w:tcW w:w="577" w:type="dxa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453893" w:rsidRDefault="00453893">
          <w:pPr>
            <w:pStyle w:val="a5"/>
          </w:pPr>
        </w:p>
      </w:tc>
      <w:tc>
        <w:tcPr>
          <w:tcW w:w="6795" w:type="dxa"/>
          <w:gridSpan w:val="4"/>
          <w:vMerge w:val="restart"/>
          <w:vAlign w:val="center"/>
        </w:tcPr>
        <w:p w:rsidR="00453893" w:rsidRDefault="00453893" w:rsidP="00843177">
          <w:pPr>
            <w:pStyle w:val="a5"/>
            <w:rPr>
              <w:noProof w:val="0"/>
              <w:sz w:val="28"/>
            </w:rPr>
          </w:pPr>
        </w:p>
        <w:p w:rsidR="00453893" w:rsidRPr="009F5D3A" w:rsidRDefault="00453893" w:rsidP="00A91730">
          <w:pPr>
            <w:pStyle w:val="a5"/>
            <w:jc w:val="center"/>
            <w:rPr>
              <w:noProof w:val="0"/>
              <w:sz w:val="28"/>
            </w:rPr>
          </w:pPr>
        </w:p>
      </w:tc>
    </w:tr>
    <w:tr w:rsidR="00453893">
      <w:trPr>
        <w:cantSplit/>
        <w:trHeight w:val="240"/>
      </w:trPr>
      <w:tc>
        <w:tcPr>
          <w:tcW w:w="570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453893" w:rsidRDefault="00453893">
          <w:pPr>
            <w:pStyle w:val="a5"/>
          </w:pPr>
        </w:p>
      </w:tc>
      <w:tc>
        <w:tcPr>
          <w:tcW w:w="570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453893" w:rsidRDefault="00453893">
          <w:pPr>
            <w:pStyle w:val="a5"/>
          </w:pPr>
        </w:p>
      </w:tc>
      <w:tc>
        <w:tcPr>
          <w:tcW w:w="555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453893" w:rsidRDefault="00453893">
          <w:pPr>
            <w:pStyle w:val="a5"/>
          </w:pPr>
        </w:p>
      </w:tc>
      <w:tc>
        <w:tcPr>
          <w:tcW w:w="570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453893" w:rsidRDefault="00453893">
          <w:pPr>
            <w:pStyle w:val="a5"/>
          </w:pPr>
        </w:p>
      </w:tc>
      <w:tc>
        <w:tcPr>
          <w:tcW w:w="848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453893" w:rsidRDefault="00453893">
          <w:pPr>
            <w:pStyle w:val="a5"/>
          </w:pPr>
        </w:p>
      </w:tc>
      <w:tc>
        <w:tcPr>
          <w:tcW w:w="577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453893" w:rsidRDefault="00453893">
          <w:pPr>
            <w:pStyle w:val="a5"/>
          </w:pPr>
        </w:p>
      </w:tc>
      <w:tc>
        <w:tcPr>
          <w:tcW w:w="6795" w:type="dxa"/>
          <w:gridSpan w:val="4"/>
          <w:vMerge/>
          <w:vAlign w:val="center"/>
        </w:tcPr>
        <w:p w:rsidR="00453893" w:rsidRDefault="00453893">
          <w:pPr>
            <w:pStyle w:val="a5"/>
          </w:pPr>
        </w:p>
      </w:tc>
    </w:tr>
    <w:tr w:rsidR="00453893">
      <w:trPr>
        <w:cantSplit/>
        <w:trHeight w:val="240"/>
      </w:trPr>
      <w:tc>
        <w:tcPr>
          <w:tcW w:w="570" w:type="dxa"/>
          <w:tcBorders>
            <w:top w:val="single" w:sz="12" w:space="0" w:color="auto"/>
            <w:bottom w:val="single" w:sz="12" w:space="0" w:color="auto"/>
          </w:tcBorders>
          <w:vAlign w:val="center"/>
        </w:tcPr>
        <w:p w:rsidR="00453893" w:rsidRDefault="00453893">
          <w:pPr>
            <w:pStyle w:val="a5"/>
            <w:ind w:left="-114" w:right="-99"/>
            <w:jc w:val="center"/>
          </w:pPr>
          <w:r>
            <w:t>Изм.</w:t>
          </w:r>
        </w:p>
      </w:tc>
      <w:tc>
        <w:tcPr>
          <w:tcW w:w="570" w:type="dxa"/>
          <w:tcBorders>
            <w:top w:val="single" w:sz="12" w:space="0" w:color="auto"/>
            <w:bottom w:val="single" w:sz="12" w:space="0" w:color="auto"/>
          </w:tcBorders>
          <w:vAlign w:val="center"/>
        </w:tcPr>
        <w:p w:rsidR="00453893" w:rsidRDefault="00453893">
          <w:pPr>
            <w:pStyle w:val="a5"/>
            <w:ind w:left="-117" w:right="-96"/>
            <w:jc w:val="center"/>
            <w:rPr>
              <w:sz w:val="16"/>
            </w:rPr>
          </w:pPr>
          <w:r>
            <w:rPr>
              <w:sz w:val="16"/>
            </w:rPr>
            <w:t>Кол. уч</w:t>
          </w:r>
        </w:p>
      </w:tc>
      <w:tc>
        <w:tcPr>
          <w:tcW w:w="555" w:type="dxa"/>
          <w:tcBorders>
            <w:top w:val="single" w:sz="12" w:space="0" w:color="auto"/>
            <w:bottom w:val="single" w:sz="12" w:space="0" w:color="auto"/>
          </w:tcBorders>
          <w:vAlign w:val="center"/>
        </w:tcPr>
        <w:p w:rsidR="00453893" w:rsidRDefault="00453893">
          <w:pPr>
            <w:pStyle w:val="a5"/>
            <w:ind w:left="-120" w:right="-108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70" w:type="dxa"/>
          <w:tcBorders>
            <w:top w:val="single" w:sz="12" w:space="0" w:color="auto"/>
            <w:bottom w:val="single" w:sz="12" w:space="0" w:color="auto"/>
          </w:tcBorders>
          <w:vAlign w:val="center"/>
        </w:tcPr>
        <w:p w:rsidR="00453893" w:rsidRDefault="00453893">
          <w:pPr>
            <w:pStyle w:val="a5"/>
            <w:ind w:left="-120" w:right="-108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848" w:type="dxa"/>
          <w:tcBorders>
            <w:top w:val="single" w:sz="12" w:space="0" w:color="auto"/>
            <w:bottom w:val="single" w:sz="12" w:space="0" w:color="auto"/>
          </w:tcBorders>
          <w:vAlign w:val="center"/>
        </w:tcPr>
        <w:p w:rsidR="00453893" w:rsidRDefault="00453893">
          <w:pPr>
            <w:pStyle w:val="a5"/>
            <w:rPr>
              <w:sz w:val="16"/>
            </w:rPr>
          </w:pPr>
          <w:r>
            <w:rPr>
              <w:sz w:val="16"/>
            </w:rPr>
            <w:t>Подпись</w:t>
          </w:r>
        </w:p>
      </w:tc>
      <w:tc>
        <w:tcPr>
          <w:tcW w:w="577" w:type="dxa"/>
          <w:tcBorders>
            <w:top w:val="single" w:sz="12" w:space="0" w:color="auto"/>
            <w:bottom w:val="single" w:sz="12" w:space="0" w:color="auto"/>
          </w:tcBorders>
          <w:vAlign w:val="center"/>
        </w:tcPr>
        <w:p w:rsidR="00453893" w:rsidRDefault="00453893">
          <w:pPr>
            <w:pStyle w:val="a5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795" w:type="dxa"/>
          <w:gridSpan w:val="4"/>
          <w:vMerge/>
          <w:vAlign w:val="center"/>
        </w:tcPr>
        <w:p w:rsidR="00453893" w:rsidRDefault="00453893">
          <w:pPr>
            <w:pStyle w:val="a5"/>
          </w:pPr>
        </w:p>
      </w:tc>
    </w:tr>
    <w:tr w:rsidR="00453893">
      <w:trPr>
        <w:cantSplit/>
        <w:trHeight w:val="240"/>
      </w:trPr>
      <w:tc>
        <w:tcPr>
          <w:tcW w:w="1140" w:type="dxa"/>
          <w:gridSpan w:val="2"/>
          <w:tcBorders>
            <w:top w:val="single" w:sz="12" w:space="0" w:color="auto"/>
            <w:bottom w:val="single" w:sz="4" w:space="0" w:color="auto"/>
          </w:tcBorders>
        </w:tcPr>
        <w:p w:rsidR="00453893" w:rsidRPr="00063476" w:rsidRDefault="00453893" w:rsidP="00621EDE">
          <w:pPr>
            <w:rPr>
              <w:sz w:val="20"/>
            </w:rPr>
          </w:pPr>
        </w:p>
      </w:tc>
      <w:tc>
        <w:tcPr>
          <w:tcW w:w="1125" w:type="dxa"/>
          <w:gridSpan w:val="2"/>
          <w:tcBorders>
            <w:top w:val="single" w:sz="12" w:space="0" w:color="auto"/>
            <w:bottom w:val="single" w:sz="4" w:space="0" w:color="auto"/>
          </w:tcBorders>
        </w:tcPr>
        <w:p w:rsidR="00453893" w:rsidRPr="002533D4" w:rsidRDefault="00453893" w:rsidP="00621EDE">
          <w:pPr>
            <w:pStyle w:val="aa"/>
            <w:rPr>
              <w:lang w:val="ru-RU"/>
            </w:rPr>
          </w:pPr>
        </w:p>
      </w:tc>
      <w:tc>
        <w:tcPr>
          <w:tcW w:w="848" w:type="dxa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453893" w:rsidRDefault="00453893" w:rsidP="00621EDE">
          <w:pPr>
            <w:pStyle w:val="a5"/>
          </w:pPr>
        </w:p>
      </w:tc>
      <w:tc>
        <w:tcPr>
          <w:tcW w:w="577" w:type="dxa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453893" w:rsidRDefault="00453893" w:rsidP="00621EDE">
          <w:pPr>
            <w:pStyle w:val="a5"/>
            <w:ind w:left="-108" w:right="-98"/>
          </w:pPr>
        </w:p>
      </w:tc>
      <w:tc>
        <w:tcPr>
          <w:tcW w:w="3975" w:type="dxa"/>
          <w:vMerge w:val="restart"/>
          <w:tcBorders>
            <w:top w:val="single" w:sz="4" w:space="0" w:color="auto"/>
          </w:tcBorders>
          <w:vAlign w:val="center"/>
        </w:tcPr>
        <w:p w:rsidR="00453893" w:rsidRPr="00C54E75" w:rsidRDefault="00453893" w:rsidP="00577ABA">
          <w:pPr>
            <w:pStyle w:val="a5"/>
            <w:jc w:val="center"/>
            <w:rPr>
              <w:noProof w:val="0"/>
              <w:sz w:val="22"/>
              <w:szCs w:val="22"/>
            </w:rPr>
          </w:pPr>
          <w:r>
            <w:rPr>
              <w:noProof w:val="0"/>
              <w:sz w:val="28"/>
            </w:rPr>
            <w:t>Состав проекта</w:t>
          </w:r>
        </w:p>
      </w:tc>
      <w:tc>
        <w:tcPr>
          <w:tcW w:w="840" w:type="dxa"/>
          <w:vAlign w:val="center"/>
        </w:tcPr>
        <w:p w:rsidR="00453893" w:rsidRDefault="00453893">
          <w:pPr>
            <w:pStyle w:val="a5"/>
            <w:jc w:val="center"/>
          </w:pPr>
          <w:r>
            <w:t>Стадия</w:t>
          </w:r>
        </w:p>
      </w:tc>
      <w:tc>
        <w:tcPr>
          <w:tcW w:w="840" w:type="dxa"/>
          <w:vAlign w:val="center"/>
        </w:tcPr>
        <w:p w:rsidR="00453893" w:rsidRDefault="00453893">
          <w:pPr>
            <w:pStyle w:val="a5"/>
            <w:jc w:val="center"/>
          </w:pPr>
          <w:r>
            <w:t>Лист</w:t>
          </w:r>
        </w:p>
      </w:tc>
      <w:tc>
        <w:tcPr>
          <w:tcW w:w="1140" w:type="dxa"/>
          <w:vAlign w:val="center"/>
        </w:tcPr>
        <w:p w:rsidR="00453893" w:rsidRDefault="00453893">
          <w:pPr>
            <w:pStyle w:val="a5"/>
            <w:jc w:val="center"/>
          </w:pPr>
          <w:r>
            <w:t>Листов</w:t>
          </w:r>
        </w:p>
      </w:tc>
    </w:tr>
    <w:tr w:rsidR="00453893">
      <w:trPr>
        <w:cantSplit/>
        <w:trHeight w:val="240"/>
      </w:trPr>
      <w:tc>
        <w:tcPr>
          <w:tcW w:w="1140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453893" w:rsidRPr="00063476" w:rsidRDefault="00453893" w:rsidP="008316A7">
          <w:pPr>
            <w:rPr>
              <w:sz w:val="20"/>
            </w:rPr>
          </w:pPr>
          <w:r>
            <w:rPr>
              <w:sz w:val="20"/>
            </w:rPr>
            <w:t>ГИП</w:t>
          </w:r>
        </w:p>
      </w:tc>
      <w:tc>
        <w:tcPr>
          <w:tcW w:w="1125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453893" w:rsidRPr="002533D4" w:rsidRDefault="00453893" w:rsidP="008316A7">
          <w:pPr>
            <w:pStyle w:val="aa"/>
            <w:rPr>
              <w:lang w:val="ru-RU"/>
            </w:rPr>
          </w:pPr>
        </w:p>
      </w:tc>
      <w:tc>
        <w:tcPr>
          <w:tcW w:w="848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453893" w:rsidRDefault="00453893">
          <w:pPr>
            <w:pStyle w:val="a5"/>
          </w:pPr>
        </w:p>
      </w:tc>
      <w:tc>
        <w:tcPr>
          <w:tcW w:w="57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453893" w:rsidRDefault="00453893" w:rsidP="00090A77">
          <w:pPr>
            <w:pStyle w:val="a5"/>
            <w:ind w:left="-108" w:right="-98"/>
          </w:pPr>
        </w:p>
      </w:tc>
      <w:tc>
        <w:tcPr>
          <w:tcW w:w="3975" w:type="dxa"/>
          <w:vMerge/>
          <w:vAlign w:val="center"/>
        </w:tcPr>
        <w:p w:rsidR="00453893" w:rsidRDefault="00453893" w:rsidP="00577ABA">
          <w:pPr>
            <w:pStyle w:val="a5"/>
            <w:jc w:val="center"/>
          </w:pPr>
        </w:p>
      </w:tc>
      <w:tc>
        <w:tcPr>
          <w:tcW w:w="840" w:type="dxa"/>
          <w:vAlign w:val="center"/>
        </w:tcPr>
        <w:p w:rsidR="00453893" w:rsidRDefault="00453893" w:rsidP="00DC6522">
          <w:pPr>
            <w:pStyle w:val="a5"/>
            <w:jc w:val="center"/>
          </w:pPr>
          <w:r>
            <w:t>П</w:t>
          </w:r>
        </w:p>
      </w:tc>
      <w:tc>
        <w:tcPr>
          <w:tcW w:w="840" w:type="dxa"/>
          <w:vAlign w:val="center"/>
        </w:tcPr>
        <w:p w:rsidR="00453893" w:rsidRDefault="00453893" w:rsidP="00DC6522">
          <w:pPr>
            <w:pStyle w:val="a5"/>
            <w:jc w:val="center"/>
          </w:pPr>
          <w:r>
            <w:t>1</w:t>
          </w:r>
        </w:p>
      </w:tc>
      <w:tc>
        <w:tcPr>
          <w:tcW w:w="1140" w:type="dxa"/>
          <w:vAlign w:val="center"/>
        </w:tcPr>
        <w:p w:rsidR="00453893" w:rsidRDefault="00453893" w:rsidP="00DC6522">
          <w:pPr>
            <w:pStyle w:val="a5"/>
            <w:jc w:val="center"/>
          </w:pPr>
          <w:r>
            <w:t>3</w:t>
          </w:r>
        </w:p>
      </w:tc>
    </w:tr>
    <w:tr w:rsidR="00453893">
      <w:trPr>
        <w:cantSplit/>
        <w:trHeight w:val="240"/>
      </w:trPr>
      <w:tc>
        <w:tcPr>
          <w:tcW w:w="1140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453893" w:rsidRPr="00AD28E2" w:rsidRDefault="00453893" w:rsidP="00BD08F0">
          <w:pPr>
            <w:rPr>
              <w:sz w:val="18"/>
              <w:szCs w:val="18"/>
            </w:rPr>
          </w:pPr>
        </w:p>
      </w:tc>
      <w:tc>
        <w:tcPr>
          <w:tcW w:w="1125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453893" w:rsidRPr="00AD28E2" w:rsidRDefault="00453893" w:rsidP="00BD08F0">
          <w:pPr>
            <w:rPr>
              <w:sz w:val="18"/>
              <w:szCs w:val="18"/>
            </w:rPr>
          </w:pPr>
        </w:p>
      </w:tc>
      <w:tc>
        <w:tcPr>
          <w:tcW w:w="848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453893" w:rsidRDefault="00453893">
          <w:pPr>
            <w:pStyle w:val="a5"/>
          </w:pPr>
        </w:p>
      </w:tc>
      <w:tc>
        <w:tcPr>
          <w:tcW w:w="57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453893" w:rsidRDefault="00453893" w:rsidP="00090A77">
          <w:pPr>
            <w:pStyle w:val="a5"/>
            <w:ind w:left="-108" w:right="-98"/>
          </w:pPr>
        </w:p>
      </w:tc>
      <w:tc>
        <w:tcPr>
          <w:tcW w:w="3975" w:type="dxa"/>
          <w:vMerge/>
          <w:vAlign w:val="center"/>
        </w:tcPr>
        <w:p w:rsidR="00453893" w:rsidRDefault="00453893">
          <w:pPr>
            <w:pStyle w:val="a5"/>
            <w:jc w:val="center"/>
            <w:rPr>
              <w:noProof w:val="0"/>
              <w:sz w:val="28"/>
            </w:rPr>
          </w:pPr>
        </w:p>
      </w:tc>
      <w:tc>
        <w:tcPr>
          <w:tcW w:w="2820" w:type="dxa"/>
          <w:gridSpan w:val="3"/>
          <w:vMerge w:val="restart"/>
          <w:vAlign w:val="center"/>
        </w:tcPr>
        <w:p w:rsidR="00453893" w:rsidRPr="004D5018" w:rsidRDefault="00453893" w:rsidP="00551778">
          <w:pPr>
            <w:pStyle w:val="a5"/>
            <w:rPr>
              <w:b/>
              <w:sz w:val="16"/>
              <w:szCs w:val="16"/>
            </w:rPr>
          </w:pPr>
        </w:p>
      </w:tc>
    </w:tr>
    <w:tr w:rsidR="00453893">
      <w:trPr>
        <w:cantSplit/>
        <w:trHeight w:val="240"/>
      </w:trPr>
      <w:tc>
        <w:tcPr>
          <w:tcW w:w="1140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453893" w:rsidRPr="00AD28E2" w:rsidRDefault="00453893" w:rsidP="00BD08F0">
          <w:pPr>
            <w:rPr>
              <w:sz w:val="18"/>
              <w:szCs w:val="18"/>
            </w:rPr>
          </w:pPr>
        </w:p>
      </w:tc>
      <w:tc>
        <w:tcPr>
          <w:tcW w:w="1125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453893" w:rsidRPr="00DC6522" w:rsidRDefault="00453893" w:rsidP="00BD08F0">
          <w:pPr>
            <w:rPr>
              <w:spacing w:val="-20"/>
              <w:sz w:val="18"/>
              <w:szCs w:val="18"/>
            </w:rPr>
          </w:pPr>
        </w:p>
      </w:tc>
      <w:tc>
        <w:tcPr>
          <w:tcW w:w="848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453893" w:rsidRDefault="00453893">
          <w:pPr>
            <w:pStyle w:val="a5"/>
          </w:pPr>
        </w:p>
      </w:tc>
      <w:tc>
        <w:tcPr>
          <w:tcW w:w="57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453893" w:rsidRDefault="00453893" w:rsidP="00090A77">
          <w:pPr>
            <w:pStyle w:val="a5"/>
            <w:ind w:left="-108" w:right="-98"/>
            <w:jc w:val="center"/>
          </w:pPr>
        </w:p>
      </w:tc>
      <w:tc>
        <w:tcPr>
          <w:tcW w:w="3975" w:type="dxa"/>
          <w:vMerge/>
        </w:tcPr>
        <w:p w:rsidR="00453893" w:rsidRDefault="00453893">
          <w:pPr>
            <w:pStyle w:val="a5"/>
          </w:pPr>
        </w:p>
      </w:tc>
      <w:tc>
        <w:tcPr>
          <w:tcW w:w="2820" w:type="dxa"/>
          <w:gridSpan w:val="3"/>
          <w:vMerge/>
        </w:tcPr>
        <w:p w:rsidR="00453893" w:rsidRDefault="00453893">
          <w:pPr>
            <w:pStyle w:val="a5"/>
          </w:pPr>
        </w:p>
      </w:tc>
    </w:tr>
    <w:tr w:rsidR="00453893">
      <w:trPr>
        <w:cantSplit/>
        <w:trHeight w:val="240"/>
      </w:trPr>
      <w:tc>
        <w:tcPr>
          <w:tcW w:w="1140" w:type="dxa"/>
          <w:gridSpan w:val="2"/>
          <w:tcBorders>
            <w:top w:val="single" w:sz="4" w:space="0" w:color="auto"/>
          </w:tcBorders>
          <w:vAlign w:val="center"/>
        </w:tcPr>
        <w:p w:rsidR="00453893" w:rsidRDefault="00453893" w:rsidP="00551778">
          <w:pPr>
            <w:pStyle w:val="a5"/>
            <w:ind w:hanging="114"/>
            <w:rPr>
              <w:noProof w:val="0"/>
            </w:rPr>
          </w:pPr>
          <w:r>
            <w:rPr>
              <w:noProof w:val="0"/>
            </w:rPr>
            <w:t>Н.контроль</w:t>
          </w:r>
        </w:p>
      </w:tc>
      <w:tc>
        <w:tcPr>
          <w:tcW w:w="1125" w:type="dxa"/>
          <w:gridSpan w:val="2"/>
          <w:tcBorders>
            <w:top w:val="single" w:sz="4" w:space="0" w:color="auto"/>
          </w:tcBorders>
          <w:vAlign w:val="center"/>
        </w:tcPr>
        <w:p w:rsidR="00453893" w:rsidRPr="00C21C8A" w:rsidRDefault="00453893" w:rsidP="00C21C8A">
          <w:pPr>
            <w:pStyle w:val="a5"/>
            <w:rPr>
              <w:noProof w:val="0"/>
            </w:rPr>
          </w:pPr>
        </w:p>
      </w:tc>
      <w:tc>
        <w:tcPr>
          <w:tcW w:w="848" w:type="dxa"/>
          <w:tcBorders>
            <w:top w:val="single" w:sz="4" w:space="0" w:color="auto"/>
          </w:tcBorders>
          <w:vAlign w:val="center"/>
        </w:tcPr>
        <w:p w:rsidR="00453893" w:rsidRDefault="00453893">
          <w:pPr>
            <w:pStyle w:val="a5"/>
          </w:pPr>
        </w:p>
      </w:tc>
      <w:tc>
        <w:tcPr>
          <w:tcW w:w="577" w:type="dxa"/>
          <w:tcBorders>
            <w:top w:val="single" w:sz="4" w:space="0" w:color="auto"/>
          </w:tcBorders>
          <w:vAlign w:val="center"/>
        </w:tcPr>
        <w:p w:rsidR="00453893" w:rsidRDefault="00453893" w:rsidP="00551778">
          <w:pPr>
            <w:pStyle w:val="a5"/>
            <w:ind w:left="-108" w:right="-98"/>
          </w:pPr>
        </w:p>
      </w:tc>
      <w:tc>
        <w:tcPr>
          <w:tcW w:w="3975" w:type="dxa"/>
          <w:vMerge/>
          <w:tcBorders>
            <w:bottom w:val="single" w:sz="4" w:space="0" w:color="auto"/>
          </w:tcBorders>
        </w:tcPr>
        <w:p w:rsidR="00453893" w:rsidRDefault="00453893">
          <w:pPr>
            <w:pStyle w:val="a5"/>
          </w:pPr>
        </w:p>
      </w:tc>
      <w:tc>
        <w:tcPr>
          <w:tcW w:w="2820" w:type="dxa"/>
          <w:gridSpan w:val="3"/>
          <w:vMerge/>
        </w:tcPr>
        <w:p w:rsidR="00453893" w:rsidRDefault="00453893">
          <w:pPr>
            <w:pStyle w:val="a5"/>
          </w:pPr>
        </w:p>
      </w:tc>
    </w:tr>
  </w:tbl>
  <w:p w:rsidR="00453893" w:rsidRDefault="00453893">
    <w:pPr>
      <w:pStyle w:val="a5"/>
    </w:pPr>
  </w:p>
  <w:p w:rsidR="00453893" w:rsidRDefault="0045389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055" w:rsidRDefault="00BA0055">
      <w:r>
        <w:separator/>
      </w:r>
    </w:p>
  </w:footnote>
  <w:footnote w:type="continuationSeparator" w:id="0">
    <w:p w:rsidR="00BA0055" w:rsidRDefault="00BA00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893" w:rsidRDefault="00BA0055">
    <w:pPr>
      <w:pStyle w:val="a3"/>
    </w:pPr>
    <w:sdt>
      <w:sdtPr>
        <w:id w:val="-998494758"/>
        <w:placeholder>
          <w:docPart w:val="6EDF7E41E1144E5E9BFB5FE533BCF9DE"/>
        </w:placeholder>
        <w:temporary/>
        <w:showingPlcHdr/>
      </w:sdtPr>
      <w:sdtEndPr/>
      <w:sdtContent>
        <w:r w:rsidR="00747FE1">
          <w:t>[Введите текст]</w:t>
        </w:r>
      </w:sdtContent>
    </w:sdt>
    <w:r w:rsidR="00747FE1">
      <w:ptab w:relativeTo="margin" w:alignment="center" w:leader="none"/>
    </w:r>
    <w:sdt>
      <w:sdtPr>
        <w:id w:val="1705448727"/>
        <w:placeholder>
          <w:docPart w:val="6EDF7E41E1144E5E9BFB5FE533BCF9DE"/>
        </w:placeholder>
        <w:temporary/>
        <w:showingPlcHdr/>
      </w:sdtPr>
      <w:sdtEndPr/>
      <w:sdtContent>
        <w:r w:rsidR="00747FE1">
          <w:t>[Введите текст]</w:t>
        </w:r>
      </w:sdtContent>
    </w:sdt>
    <w:r w:rsidR="00747FE1">
      <w:ptab w:relativeTo="margin" w:alignment="right" w:leader="none"/>
    </w:r>
    <w:r w:rsidR="00747FE1"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893" w:rsidRDefault="00BA0055" w:rsidP="002B4C4B">
    <w:pPr>
      <w:pStyle w:val="a3"/>
      <w:tabs>
        <w:tab w:val="clear" w:pos="4153"/>
        <w:tab w:val="clear" w:pos="8306"/>
        <w:tab w:val="left" w:pos="2032"/>
      </w:tabs>
    </w:pPr>
    <w:sdt>
      <w:sdtPr>
        <w:id w:val="-1067647031"/>
        <w:temporary/>
        <w:showingPlcHdr/>
      </w:sdtPr>
      <w:sdtEndPr/>
      <w:sdtContent>
        <w:r w:rsidR="00747FE1">
          <w:t>[Введите текст]</w:t>
        </w:r>
      </w:sdtContent>
    </w:sdt>
    <w:r w:rsidR="00747FE1">
      <w:ptab w:relativeTo="margin" w:alignment="center" w:leader="none"/>
    </w:r>
    <w:sdt>
      <w:sdtPr>
        <w:id w:val="968859947"/>
        <w:temporary/>
        <w:showingPlcHdr/>
      </w:sdtPr>
      <w:sdtEndPr/>
      <w:sdtContent>
        <w:r w:rsidR="00747FE1">
          <w:t>[Введите текст]</w:t>
        </w:r>
      </w:sdtContent>
    </w:sdt>
    <w:r w:rsidR="00747FE1">
      <w:ptab w:relativeTo="margin" w:alignment="right" w:leader="none"/>
    </w:r>
    <w:r w:rsidR="00747FE1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4193D"/>
    <w:multiLevelType w:val="hybridMultilevel"/>
    <w:tmpl w:val="BEF09ABA"/>
    <w:lvl w:ilvl="0" w:tplc="4CEEB6F4">
      <w:numFmt w:val="bullet"/>
      <w:lvlText w:val="-"/>
      <w:lvlJc w:val="left"/>
      <w:pPr>
        <w:tabs>
          <w:tab w:val="num" w:pos="1684"/>
        </w:tabs>
        <w:ind w:left="168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1" w15:restartNumberingAfterBreak="0">
    <w:nsid w:val="0DB92D43"/>
    <w:multiLevelType w:val="multilevel"/>
    <w:tmpl w:val="68AC0D22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A777540"/>
    <w:multiLevelType w:val="singleLevel"/>
    <w:tmpl w:val="CEBCB7D0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</w:abstractNum>
  <w:abstractNum w:abstractNumId="3" w15:restartNumberingAfterBreak="0">
    <w:nsid w:val="2A3333E9"/>
    <w:multiLevelType w:val="hybridMultilevel"/>
    <w:tmpl w:val="4E02FD9C"/>
    <w:lvl w:ilvl="0" w:tplc="36F49C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328854D4"/>
    <w:multiLevelType w:val="hybridMultilevel"/>
    <w:tmpl w:val="1334FBD4"/>
    <w:lvl w:ilvl="0" w:tplc="4CEEB6F4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40B92D1C"/>
    <w:multiLevelType w:val="hybridMultilevel"/>
    <w:tmpl w:val="68AC0D22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4F23B41"/>
    <w:multiLevelType w:val="singleLevel"/>
    <w:tmpl w:val="41C0E07A"/>
    <w:lvl w:ilvl="0">
      <w:start w:val="1"/>
      <w:numFmt w:val="decimal"/>
      <w:lvlText w:val="%1."/>
      <w:lvlJc w:val="left"/>
      <w:pPr>
        <w:tabs>
          <w:tab w:val="num" w:pos="823"/>
        </w:tabs>
        <w:ind w:left="823" w:hanging="539"/>
      </w:pPr>
    </w:lvl>
  </w:abstractNum>
  <w:abstractNum w:abstractNumId="7" w15:restartNumberingAfterBreak="0">
    <w:nsid w:val="5BBE4D21"/>
    <w:multiLevelType w:val="hybridMultilevel"/>
    <w:tmpl w:val="68B0C4C0"/>
    <w:lvl w:ilvl="0" w:tplc="6122B37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696ED3"/>
    <w:multiLevelType w:val="hybridMultilevel"/>
    <w:tmpl w:val="DD3E43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EA46B71"/>
    <w:multiLevelType w:val="hybridMultilevel"/>
    <w:tmpl w:val="1E2A7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737DB3"/>
    <w:multiLevelType w:val="hybridMultilevel"/>
    <w:tmpl w:val="3ED2844A"/>
    <w:lvl w:ilvl="0" w:tplc="0419000F">
      <w:start w:val="1"/>
      <w:numFmt w:val="decimal"/>
      <w:lvlText w:val="%1."/>
      <w:lvlJc w:val="left"/>
      <w:pPr>
        <w:tabs>
          <w:tab w:val="num" w:pos="791"/>
        </w:tabs>
        <w:ind w:left="79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1"/>
        </w:tabs>
        <w:ind w:left="15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1"/>
        </w:tabs>
        <w:ind w:left="22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1"/>
        </w:tabs>
        <w:ind w:left="29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1"/>
        </w:tabs>
        <w:ind w:left="36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1"/>
        </w:tabs>
        <w:ind w:left="43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1"/>
        </w:tabs>
        <w:ind w:left="51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1"/>
        </w:tabs>
        <w:ind w:left="58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1"/>
        </w:tabs>
        <w:ind w:left="6551" w:hanging="180"/>
      </w:p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5"/>
  </w:num>
  <w:num w:numId="5">
    <w:abstractNumId w:val="1"/>
  </w:num>
  <w:num w:numId="6">
    <w:abstractNumId w:val="3"/>
  </w:num>
  <w:num w:numId="7">
    <w:abstractNumId w:val="8"/>
  </w:num>
  <w:num w:numId="8">
    <w:abstractNumId w:val="9"/>
  </w:num>
  <w:num w:numId="9">
    <w:abstractNumId w:val="0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03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1D3E"/>
    <w:rsid w:val="000012EC"/>
    <w:rsid w:val="00001CD2"/>
    <w:rsid w:val="000033B7"/>
    <w:rsid w:val="00006914"/>
    <w:rsid w:val="0001278D"/>
    <w:rsid w:val="00012FB1"/>
    <w:rsid w:val="000134C1"/>
    <w:rsid w:val="00013F9A"/>
    <w:rsid w:val="00020762"/>
    <w:rsid w:val="00026C73"/>
    <w:rsid w:val="000317EE"/>
    <w:rsid w:val="000346D0"/>
    <w:rsid w:val="00034EFE"/>
    <w:rsid w:val="000405BF"/>
    <w:rsid w:val="00042A2C"/>
    <w:rsid w:val="00044A7E"/>
    <w:rsid w:val="00046BF6"/>
    <w:rsid w:val="0004772A"/>
    <w:rsid w:val="00055679"/>
    <w:rsid w:val="00057452"/>
    <w:rsid w:val="00063476"/>
    <w:rsid w:val="0006367D"/>
    <w:rsid w:val="00063702"/>
    <w:rsid w:val="00063886"/>
    <w:rsid w:val="00064210"/>
    <w:rsid w:val="000674B7"/>
    <w:rsid w:val="00067EF7"/>
    <w:rsid w:val="00071603"/>
    <w:rsid w:val="00072AE9"/>
    <w:rsid w:val="00072EAE"/>
    <w:rsid w:val="000801E1"/>
    <w:rsid w:val="00081389"/>
    <w:rsid w:val="000821A0"/>
    <w:rsid w:val="00087903"/>
    <w:rsid w:val="000907C3"/>
    <w:rsid w:val="00090A77"/>
    <w:rsid w:val="000A0254"/>
    <w:rsid w:val="000A406E"/>
    <w:rsid w:val="000A636B"/>
    <w:rsid w:val="000A7BC3"/>
    <w:rsid w:val="000B22BB"/>
    <w:rsid w:val="000B3E31"/>
    <w:rsid w:val="000B4B22"/>
    <w:rsid w:val="000B771C"/>
    <w:rsid w:val="000C0259"/>
    <w:rsid w:val="000C3631"/>
    <w:rsid w:val="000C3C82"/>
    <w:rsid w:val="000D1278"/>
    <w:rsid w:val="000D1C05"/>
    <w:rsid w:val="000D261D"/>
    <w:rsid w:val="000D2C08"/>
    <w:rsid w:val="000D2F63"/>
    <w:rsid w:val="000D4E3C"/>
    <w:rsid w:val="000E10BA"/>
    <w:rsid w:val="000E27CF"/>
    <w:rsid w:val="000E72EE"/>
    <w:rsid w:val="000F2D67"/>
    <w:rsid w:val="0010310B"/>
    <w:rsid w:val="00103DD9"/>
    <w:rsid w:val="00105FCC"/>
    <w:rsid w:val="001100EB"/>
    <w:rsid w:val="00111963"/>
    <w:rsid w:val="001120CA"/>
    <w:rsid w:val="00114A30"/>
    <w:rsid w:val="00114A4E"/>
    <w:rsid w:val="00123F70"/>
    <w:rsid w:val="00126ACD"/>
    <w:rsid w:val="00130DF0"/>
    <w:rsid w:val="001311DC"/>
    <w:rsid w:val="0013158D"/>
    <w:rsid w:val="00134201"/>
    <w:rsid w:val="00137174"/>
    <w:rsid w:val="001400D3"/>
    <w:rsid w:val="001454E4"/>
    <w:rsid w:val="00146BD9"/>
    <w:rsid w:val="00154971"/>
    <w:rsid w:val="00162CB2"/>
    <w:rsid w:val="001633B0"/>
    <w:rsid w:val="00170AB1"/>
    <w:rsid w:val="00174FED"/>
    <w:rsid w:val="0017555A"/>
    <w:rsid w:val="00182964"/>
    <w:rsid w:val="0018416F"/>
    <w:rsid w:val="00184F3C"/>
    <w:rsid w:val="001909D1"/>
    <w:rsid w:val="0019217B"/>
    <w:rsid w:val="001941B1"/>
    <w:rsid w:val="00194C10"/>
    <w:rsid w:val="00195C9C"/>
    <w:rsid w:val="00195CC6"/>
    <w:rsid w:val="00196229"/>
    <w:rsid w:val="001977C7"/>
    <w:rsid w:val="00197ACF"/>
    <w:rsid w:val="001A06B5"/>
    <w:rsid w:val="001A3E99"/>
    <w:rsid w:val="001A57B0"/>
    <w:rsid w:val="001B04AA"/>
    <w:rsid w:val="001C0A28"/>
    <w:rsid w:val="001C18E5"/>
    <w:rsid w:val="001C23F3"/>
    <w:rsid w:val="001C3EDD"/>
    <w:rsid w:val="001D0EB8"/>
    <w:rsid w:val="001D1353"/>
    <w:rsid w:val="001D3170"/>
    <w:rsid w:val="001D6A25"/>
    <w:rsid w:val="001E4888"/>
    <w:rsid w:val="001E55FA"/>
    <w:rsid w:val="001F066B"/>
    <w:rsid w:val="001F378A"/>
    <w:rsid w:val="001F5F90"/>
    <w:rsid w:val="001F653E"/>
    <w:rsid w:val="00203873"/>
    <w:rsid w:val="00203DD0"/>
    <w:rsid w:val="00207B84"/>
    <w:rsid w:val="00213AA2"/>
    <w:rsid w:val="002175E0"/>
    <w:rsid w:val="00220B4A"/>
    <w:rsid w:val="00221D74"/>
    <w:rsid w:val="0022294B"/>
    <w:rsid w:val="002232DF"/>
    <w:rsid w:val="00230BED"/>
    <w:rsid w:val="002322A7"/>
    <w:rsid w:val="0023455E"/>
    <w:rsid w:val="00236AC8"/>
    <w:rsid w:val="00237899"/>
    <w:rsid w:val="00241F12"/>
    <w:rsid w:val="002428A9"/>
    <w:rsid w:val="00246A92"/>
    <w:rsid w:val="00250E72"/>
    <w:rsid w:val="002522AA"/>
    <w:rsid w:val="002533D4"/>
    <w:rsid w:val="002555A4"/>
    <w:rsid w:val="0026359F"/>
    <w:rsid w:val="00263B2E"/>
    <w:rsid w:val="00265F1F"/>
    <w:rsid w:val="00266E24"/>
    <w:rsid w:val="002676DE"/>
    <w:rsid w:val="00270767"/>
    <w:rsid w:val="0027245B"/>
    <w:rsid w:val="00272F7E"/>
    <w:rsid w:val="00277725"/>
    <w:rsid w:val="00277978"/>
    <w:rsid w:val="00280E78"/>
    <w:rsid w:val="00290D80"/>
    <w:rsid w:val="0029140A"/>
    <w:rsid w:val="00291F22"/>
    <w:rsid w:val="0029258E"/>
    <w:rsid w:val="00292F4D"/>
    <w:rsid w:val="00296C9E"/>
    <w:rsid w:val="002A241B"/>
    <w:rsid w:val="002A487E"/>
    <w:rsid w:val="002A59B4"/>
    <w:rsid w:val="002A6907"/>
    <w:rsid w:val="002A6ED0"/>
    <w:rsid w:val="002B0470"/>
    <w:rsid w:val="002B44E9"/>
    <w:rsid w:val="002B4C4B"/>
    <w:rsid w:val="002C0031"/>
    <w:rsid w:val="002C0A53"/>
    <w:rsid w:val="002C1836"/>
    <w:rsid w:val="002C2DCA"/>
    <w:rsid w:val="002C371E"/>
    <w:rsid w:val="002C40EB"/>
    <w:rsid w:val="002C5DB8"/>
    <w:rsid w:val="002D53AC"/>
    <w:rsid w:val="002D65F7"/>
    <w:rsid w:val="002E0F16"/>
    <w:rsid w:val="002E2FD8"/>
    <w:rsid w:val="002E4BE7"/>
    <w:rsid w:val="002E6790"/>
    <w:rsid w:val="002F2F2E"/>
    <w:rsid w:val="002F414D"/>
    <w:rsid w:val="002F4F6C"/>
    <w:rsid w:val="002F689C"/>
    <w:rsid w:val="00304EAC"/>
    <w:rsid w:val="00313AA1"/>
    <w:rsid w:val="0032098A"/>
    <w:rsid w:val="0032314E"/>
    <w:rsid w:val="0032318F"/>
    <w:rsid w:val="00325BD7"/>
    <w:rsid w:val="00331C59"/>
    <w:rsid w:val="00337163"/>
    <w:rsid w:val="00337BFF"/>
    <w:rsid w:val="00337C94"/>
    <w:rsid w:val="0034334C"/>
    <w:rsid w:val="003451DC"/>
    <w:rsid w:val="00346FA7"/>
    <w:rsid w:val="0035045B"/>
    <w:rsid w:val="003524C5"/>
    <w:rsid w:val="0035530C"/>
    <w:rsid w:val="00356018"/>
    <w:rsid w:val="00361B1C"/>
    <w:rsid w:val="003622E3"/>
    <w:rsid w:val="003630F1"/>
    <w:rsid w:val="00363283"/>
    <w:rsid w:val="003654C7"/>
    <w:rsid w:val="00374718"/>
    <w:rsid w:val="003747F0"/>
    <w:rsid w:val="00376220"/>
    <w:rsid w:val="003810AC"/>
    <w:rsid w:val="00381734"/>
    <w:rsid w:val="0038339E"/>
    <w:rsid w:val="00386520"/>
    <w:rsid w:val="00390A8A"/>
    <w:rsid w:val="003931B9"/>
    <w:rsid w:val="0039338A"/>
    <w:rsid w:val="003960DF"/>
    <w:rsid w:val="00396836"/>
    <w:rsid w:val="003A0044"/>
    <w:rsid w:val="003A0A69"/>
    <w:rsid w:val="003A1F4D"/>
    <w:rsid w:val="003A2911"/>
    <w:rsid w:val="003B0AA5"/>
    <w:rsid w:val="003B0DCE"/>
    <w:rsid w:val="003B2F69"/>
    <w:rsid w:val="003B5585"/>
    <w:rsid w:val="003C1D3E"/>
    <w:rsid w:val="003C3366"/>
    <w:rsid w:val="003C6717"/>
    <w:rsid w:val="003C6CCE"/>
    <w:rsid w:val="003C760F"/>
    <w:rsid w:val="003C78A6"/>
    <w:rsid w:val="003D028F"/>
    <w:rsid w:val="003D3634"/>
    <w:rsid w:val="003D5337"/>
    <w:rsid w:val="003D63D1"/>
    <w:rsid w:val="003D7038"/>
    <w:rsid w:val="003E27CC"/>
    <w:rsid w:val="003E391F"/>
    <w:rsid w:val="003E4537"/>
    <w:rsid w:val="003E4A30"/>
    <w:rsid w:val="003E5566"/>
    <w:rsid w:val="003F20F5"/>
    <w:rsid w:val="003F428A"/>
    <w:rsid w:val="003F70A0"/>
    <w:rsid w:val="003F78EC"/>
    <w:rsid w:val="00401496"/>
    <w:rsid w:val="004038EA"/>
    <w:rsid w:val="00412B41"/>
    <w:rsid w:val="00412E5A"/>
    <w:rsid w:val="004170AF"/>
    <w:rsid w:val="0042625F"/>
    <w:rsid w:val="00426853"/>
    <w:rsid w:val="004332B0"/>
    <w:rsid w:val="00446DEA"/>
    <w:rsid w:val="00453893"/>
    <w:rsid w:val="00456F3F"/>
    <w:rsid w:val="00457EDE"/>
    <w:rsid w:val="00461748"/>
    <w:rsid w:val="004655C9"/>
    <w:rsid w:val="00467A29"/>
    <w:rsid w:val="00470415"/>
    <w:rsid w:val="00470FF9"/>
    <w:rsid w:val="00475FF5"/>
    <w:rsid w:val="00476766"/>
    <w:rsid w:val="00482163"/>
    <w:rsid w:val="00485BBC"/>
    <w:rsid w:val="00490321"/>
    <w:rsid w:val="00491318"/>
    <w:rsid w:val="004954AD"/>
    <w:rsid w:val="00496BD1"/>
    <w:rsid w:val="00497332"/>
    <w:rsid w:val="004A12EF"/>
    <w:rsid w:val="004A3535"/>
    <w:rsid w:val="004A66C1"/>
    <w:rsid w:val="004B6075"/>
    <w:rsid w:val="004B62D7"/>
    <w:rsid w:val="004B68FB"/>
    <w:rsid w:val="004C02B4"/>
    <w:rsid w:val="004C0B96"/>
    <w:rsid w:val="004C30A1"/>
    <w:rsid w:val="004D4B5A"/>
    <w:rsid w:val="004D5018"/>
    <w:rsid w:val="004D795E"/>
    <w:rsid w:val="004E350F"/>
    <w:rsid w:val="004E35F3"/>
    <w:rsid w:val="004E4693"/>
    <w:rsid w:val="00500A93"/>
    <w:rsid w:val="00502932"/>
    <w:rsid w:val="00506C52"/>
    <w:rsid w:val="00510463"/>
    <w:rsid w:val="00524431"/>
    <w:rsid w:val="00525733"/>
    <w:rsid w:val="00527ED5"/>
    <w:rsid w:val="00530568"/>
    <w:rsid w:val="005306ED"/>
    <w:rsid w:val="005312B0"/>
    <w:rsid w:val="00536E46"/>
    <w:rsid w:val="00541AE1"/>
    <w:rsid w:val="00544AEC"/>
    <w:rsid w:val="0054530B"/>
    <w:rsid w:val="00545944"/>
    <w:rsid w:val="0054674C"/>
    <w:rsid w:val="00551778"/>
    <w:rsid w:val="00557341"/>
    <w:rsid w:val="005614E9"/>
    <w:rsid w:val="00572DF3"/>
    <w:rsid w:val="00574146"/>
    <w:rsid w:val="00574D31"/>
    <w:rsid w:val="00575192"/>
    <w:rsid w:val="00577ABA"/>
    <w:rsid w:val="0058024B"/>
    <w:rsid w:val="005827CF"/>
    <w:rsid w:val="0058309C"/>
    <w:rsid w:val="00586044"/>
    <w:rsid w:val="005866BB"/>
    <w:rsid w:val="00590AD8"/>
    <w:rsid w:val="005949D6"/>
    <w:rsid w:val="005967E0"/>
    <w:rsid w:val="005A46B5"/>
    <w:rsid w:val="005A6A4F"/>
    <w:rsid w:val="005B1AA1"/>
    <w:rsid w:val="005B215E"/>
    <w:rsid w:val="005B2D9E"/>
    <w:rsid w:val="005B2DDD"/>
    <w:rsid w:val="005C1F4E"/>
    <w:rsid w:val="005C25F0"/>
    <w:rsid w:val="005C4933"/>
    <w:rsid w:val="005C51C3"/>
    <w:rsid w:val="005D006B"/>
    <w:rsid w:val="005E12FB"/>
    <w:rsid w:val="005F226D"/>
    <w:rsid w:val="005F2FA4"/>
    <w:rsid w:val="005F4AFD"/>
    <w:rsid w:val="005F4ED6"/>
    <w:rsid w:val="005F5191"/>
    <w:rsid w:val="00603128"/>
    <w:rsid w:val="00607D8F"/>
    <w:rsid w:val="00611677"/>
    <w:rsid w:val="00611E53"/>
    <w:rsid w:val="00612E61"/>
    <w:rsid w:val="00614743"/>
    <w:rsid w:val="006154DB"/>
    <w:rsid w:val="0062152E"/>
    <w:rsid w:val="00621EDE"/>
    <w:rsid w:val="00622AE4"/>
    <w:rsid w:val="006253EC"/>
    <w:rsid w:val="00630184"/>
    <w:rsid w:val="0063165D"/>
    <w:rsid w:val="00633675"/>
    <w:rsid w:val="00635EAC"/>
    <w:rsid w:val="0063687A"/>
    <w:rsid w:val="0064052E"/>
    <w:rsid w:val="0064181F"/>
    <w:rsid w:val="00650839"/>
    <w:rsid w:val="00655CD9"/>
    <w:rsid w:val="00661A7C"/>
    <w:rsid w:val="006621B7"/>
    <w:rsid w:val="006624D0"/>
    <w:rsid w:val="00663F61"/>
    <w:rsid w:val="006640F4"/>
    <w:rsid w:val="0066606E"/>
    <w:rsid w:val="00666449"/>
    <w:rsid w:val="00670575"/>
    <w:rsid w:val="0067306F"/>
    <w:rsid w:val="00673745"/>
    <w:rsid w:val="00673F6C"/>
    <w:rsid w:val="00673FEA"/>
    <w:rsid w:val="006751F2"/>
    <w:rsid w:val="006751F6"/>
    <w:rsid w:val="00681091"/>
    <w:rsid w:val="00684FD8"/>
    <w:rsid w:val="006855D3"/>
    <w:rsid w:val="00685F5C"/>
    <w:rsid w:val="00686897"/>
    <w:rsid w:val="00687795"/>
    <w:rsid w:val="006914B7"/>
    <w:rsid w:val="0069571B"/>
    <w:rsid w:val="00697AFA"/>
    <w:rsid w:val="006A1763"/>
    <w:rsid w:val="006B6C25"/>
    <w:rsid w:val="006C0E7C"/>
    <w:rsid w:val="006D01CB"/>
    <w:rsid w:val="006D1156"/>
    <w:rsid w:val="006D277B"/>
    <w:rsid w:val="006D5A67"/>
    <w:rsid w:val="006D7C73"/>
    <w:rsid w:val="006E5AF4"/>
    <w:rsid w:val="006F1070"/>
    <w:rsid w:val="006F15B9"/>
    <w:rsid w:val="006F1B63"/>
    <w:rsid w:val="006F415F"/>
    <w:rsid w:val="006F4221"/>
    <w:rsid w:val="006F6BF2"/>
    <w:rsid w:val="006F7992"/>
    <w:rsid w:val="0071443A"/>
    <w:rsid w:val="00723A29"/>
    <w:rsid w:val="00724D48"/>
    <w:rsid w:val="0072663A"/>
    <w:rsid w:val="0073077B"/>
    <w:rsid w:val="00732039"/>
    <w:rsid w:val="00733891"/>
    <w:rsid w:val="007347E5"/>
    <w:rsid w:val="00735645"/>
    <w:rsid w:val="00743D88"/>
    <w:rsid w:val="007461C7"/>
    <w:rsid w:val="00747FE1"/>
    <w:rsid w:val="0075090C"/>
    <w:rsid w:val="00750F1A"/>
    <w:rsid w:val="007518BF"/>
    <w:rsid w:val="007533A5"/>
    <w:rsid w:val="00753A94"/>
    <w:rsid w:val="007563F8"/>
    <w:rsid w:val="007573AB"/>
    <w:rsid w:val="00757B80"/>
    <w:rsid w:val="00761D8B"/>
    <w:rsid w:val="00762A0E"/>
    <w:rsid w:val="00766781"/>
    <w:rsid w:val="0076726D"/>
    <w:rsid w:val="007674B7"/>
    <w:rsid w:val="007674EB"/>
    <w:rsid w:val="00773CAF"/>
    <w:rsid w:val="00777486"/>
    <w:rsid w:val="00780B3D"/>
    <w:rsid w:val="00781427"/>
    <w:rsid w:val="00782FC1"/>
    <w:rsid w:val="00785972"/>
    <w:rsid w:val="00786258"/>
    <w:rsid w:val="007923A4"/>
    <w:rsid w:val="00792C52"/>
    <w:rsid w:val="007A4F02"/>
    <w:rsid w:val="007A505F"/>
    <w:rsid w:val="007B0C35"/>
    <w:rsid w:val="007B1291"/>
    <w:rsid w:val="007B37F3"/>
    <w:rsid w:val="007C5E88"/>
    <w:rsid w:val="007C6398"/>
    <w:rsid w:val="007D3BB6"/>
    <w:rsid w:val="007E02D0"/>
    <w:rsid w:val="007E167F"/>
    <w:rsid w:val="007E235D"/>
    <w:rsid w:val="007E65D2"/>
    <w:rsid w:val="007E7DAF"/>
    <w:rsid w:val="007F2D18"/>
    <w:rsid w:val="007F2FC4"/>
    <w:rsid w:val="007F6F74"/>
    <w:rsid w:val="008003DA"/>
    <w:rsid w:val="00805C21"/>
    <w:rsid w:val="00806298"/>
    <w:rsid w:val="00806DF0"/>
    <w:rsid w:val="00811361"/>
    <w:rsid w:val="00812F0D"/>
    <w:rsid w:val="00821AE9"/>
    <w:rsid w:val="00823B87"/>
    <w:rsid w:val="008316A7"/>
    <w:rsid w:val="00835DFB"/>
    <w:rsid w:val="00837DDC"/>
    <w:rsid w:val="00843177"/>
    <w:rsid w:val="008439BE"/>
    <w:rsid w:val="0085446D"/>
    <w:rsid w:val="0085496C"/>
    <w:rsid w:val="00857064"/>
    <w:rsid w:val="008577D4"/>
    <w:rsid w:val="00860AF4"/>
    <w:rsid w:val="008610E7"/>
    <w:rsid w:val="008613F2"/>
    <w:rsid w:val="0086257B"/>
    <w:rsid w:val="00873A5E"/>
    <w:rsid w:val="00873C01"/>
    <w:rsid w:val="008759A0"/>
    <w:rsid w:val="00882660"/>
    <w:rsid w:val="00883A03"/>
    <w:rsid w:val="008843C0"/>
    <w:rsid w:val="0089079F"/>
    <w:rsid w:val="00890F68"/>
    <w:rsid w:val="00892ABB"/>
    <w:rsid w:val="008950BC"/>
    <w:rsid w:val="008951FA"/>
    <w:rsid w:val="00896493"/>
    <w:rsid w:val="00896578"/>
    <w:rsid w:val="008A0F78"/>
    <w:rsid w:val="008A0FD8"/>
    <w:rsid w:val="008A3DDF"/>
    <w:rsid w:val="008A53CE"/>
    <w:rsid w:val="008A6071"/>
    <w:rsid w:val="008A7736"/>
    <w:rsid w:val="008B1F88"/>
    <w:rsid w:val="008B27FD"/>
    <w:rsid w:val="008B511B"/>
    <w:rsid w:val="008B625A"/>
    <w:rsid w:val="008C0EAA"/>
    <w:rsid w:val="008C2221"/>
    <w:rsid w:val="008C479F"/>
    <w:rsid w:val="008D15D5"/>
    <w:rsid w:val="008D21CD"/>
    <w:rsid w:val="008D4596"/>
    <w:rsid w:val="008E15C1"/>
    <w:rsid w:val="008E300A"/>
    <w:rsid w:val="008F04BD"/>
    <w:rsid w:val="008F089B"/>
    <w:rsid w:val="008F43FB"/>
    <w:rsid w:val="008F71BF"/>
    <w:rsid w:val="00903D57"/>
    <w:rsid w:val="009041C9"/>
    <w:rsid w:val="00906C58"/>
    <w:rsid w:val="0091311C"/>
    <w:rsid w:val="0091608B"/>
    <w:rsid w:val="00916ED8"/>
    <w:rsid w:val="009214DD"/>
    <w:rsid w:val="009234AA"/>
    <w:rsid w:val="0092380E"/>
    <w:rsid w:val="00927539"/>
    <w:rsid w:val="0093570D"/>
    <w:rsid w:val="009376EE"/>
    <w:rsid w:val="00947992"/>
    <w:rsid w:val="00954E61"/>
    <w:rsid w:val="0095509A"/>
    <w:rsid w:val="009563E0"/>
    <w:rsid w:val="009602B5"/>
    <w:rsid w:val="00960A6E"/>
    <w:rsid w:val="00964FEF"/>
    <w:rsid w:val="00965776"/>
    <w:rsid w:val="00967086"/>
    <w:rsid w:val="0097034A"/>
    <w:rsid w:val="0097430C"/>
    <w:rsid w:val="009751C9"/>
    <w:rsid w:val="00975E50"/>
    <w:rsid w:val="0097782E"/>
    <w:rsid w:val="00981B0C"/>
    <w:rsid w:val="009839FC"/>
    <w:rsid w:val="00983DB8"/>
    <w:rsid w:val="00984DC0"/>
    <w:rsid w:val="00985AAB"/>
    <w:rsid w:val="00994334"/>
    <w:rsid w:val="00995EA1"/>
    <w:rsid w:val="009A1631"/>
    <w:rsid w:val="009B1DAC"/>
    <w:rsid w:val="009C7C63"/>
    <w:rsid w:val="009D4582"/>
    <w:rsid w:val="009D6DCF"/>
    <w:rsid w:val="009D7F37"/>
    <w:rsid w:val="009E4FFA"/>
    <w:rsid w:val="009E7C60"/>
    <w:rsid w:val="009F148E"/>
    <w:rsid w:val="009F3326"/>
    <w:rsid w:val="009F3384"/>
    <w:rsid w:val="009F3E8B"/>
    <w:rsid w:val="009F444A"/>
    <w:rsid w:val="009F5D3A"/>
    <w:rsid w:val="00A020E6"/>
    <w:rsid w:val="00A068A7"/>
    <w:rsid w:val="00A07624"/>
    <w:rsid w:val="00A12054"/>
    <w:rsid w:val="00A12BD8"/>
    <w:rsid w:val="00A17B6E"/>
    <w:rsid w:val="00A200C3"/>
    <w:rsid w:val="00A20B3C"/>
    <w:rsid w:val="00A21C0B"/>
    <w:rsid w:val="00A21D35"/>
    <w:rsid w:val="00A23EBE"/>
    <w:rsid w:val="00A30B28"/>
    <w:rsid w:val="00A30EE4"/>
    <w:rsid w:val="00A30F62"/>
    <w:rsid w:val="00A337A4"/>
    <w:rsid w:val="00A33E21"/>
    <w:rsid w:val="00A34187"/>
    <w:rsid w:val="00A35A28"/>
    <w:rsid w:val="00A378E7"/>
    <w:rsid w:val="00A40579"/>
    <w:rsid w:val="00A5422F"/>
    <w:rsid w:val="00A67F49"/>
    <w:rsid w:val="00A7195A"/>
    <w:rsid w:val="00A72362"/>
    <w:rsid w:val="00A74C39"/>
    <w:rsid w:val="00A818CE"/>
    <w:rsid w:val="00A831AA"/>
    <w:rsid w:val="00A83E1A"/>
    <w:rsid w:val="00A86770"/>
    <w:rsid w:val="00A902E7"/>
    <w:rsid w:val="00A907EE"/>
    <w:rsid w:val="00A91730"/>
    <w:rsid w:val="00A932E7"/>
    <w:rsid w:val="00A932EC"/>
    <w:rsid w:val="00A941C8"/>
    <w:rsid w:val="00A949C5"/>
    <w:rsid w:val="00A953DE"/>
    <w:rsid w:val="00A955D5"/>
    <w:rsid w:val="00A95F74"/>
    <w:rsid w:val="00AA76A0"/>
    <w:rsid w:val="00AA7ADC"/>
    <w:rsid w:val="00AB0097"/>
    <w:rsid w:val="00AB10EA"/>
    <w:rsid w:val="00AB3CAE"/>
    <w:rsid w:val="00AB6E37"/>
    <w:rsid w:val="00AB768F"/>
    <w:rsid w:val="00AC0E4F"/>
    <w:rsid w:val="00AC434D"/>
    <w:rsid w:val="00AC4A7A"/>
    <w:rsid w:val="00AC5AEF"/>
    <w:rsid w:val="00AC7E2B"/>
    <w:rsid w:val="00AD0F79"/>
    <w:rsid w:val="00AD1D9E"/>
    <w:rsid w:val="00AD2437"/>
    <w:rsid w:val="00AE1C53"/>
    <w:rsid w:val="00AE2528"/>
    <w:rsid w:val="00AE7CBC"/>
    <w:rsid w:val="00AF271D"/>
    <w:rsid w:val="00AF3AEC"/>
    <w:rsid w:val="00AF46BC"/>
    <w:rsid w:val="00AF5924"/>
    <w:rsid w:val="00B05976"/>
    <w:rsid w:val="00B05EED"/>
    <w:rsid w:val="00B10A98"/>
    <w:rsid w:val="00B10F94"/>
    <w:rsid w:val="00B13430"/>
    <w:rsid w:val="00B1431B"/>
    <w:rsid w:val="00B2415B"/>
    <w:rsid w:val="00B25883"/>
    <w:rsid w:val="00B26F6E"/>
    <w:rsid w:val="00B324B2"/>
    <w:rsid w:val="00B33172"/>
    <w:rsid w:val="00B347DB"/>
    <w:rsid w:val="00B3579E"/>
    <w:rsid w:val="00B36F3E"/>
    <w:rsid w:val="00B37778"/>
    <w:rsid w:val="00B4292B"/>
    <w:rsid w:val="00B4469E"/>
    <w:rsid w:val="00B45429"/>
    <w:rsid w:val="00B469E5"/>
    <w:rsid w:val="00B4723C"/>
    <w:rsid w:val="00B5061C"/>
    <w:rsid w:val="00B50838"/>
    <w:rsid w:val="00B5152D"/>
    <w:rsid w:val="00B52872"/>
    <w:rsid w:val="00B53DF2"/>
    <w:rsid w:val="00B53FFD"/>
    <w:rsid w:val="00B61C4F"/>
    <w:rsid w:val="00B6395E"/>
    <w:rsid w:val="00B646D0"/>
    <w:rsid w:val="00B669D7"/>
    <w:rsid w:val="00B72179"/>
    <w:rsid w:val="00B740DC"/>
    <w:rsid w:val="00B74635"/>
    <w:rsid w:val="00B76310"/>
    <w:rsid w:val="00B76AEB"/>
    <w:rsid w:val="00B81546"/>
    <w:rsid w:val="00B850AA"/>
    <w:rsid w:val="00B85E54"/>
    <w:rsid w:val="00B9367A"/>
    <w:rsid w:val="00BA0055"/>
    <w:rsid w:val="00BA4A21"/>
    <w:rsid w:val="00BA536B"/>
    <w:rsid w:val="00BA61D3"/>
    <w:rsid w:val="00BA645D"/>
    <w:rsid w:val="00BB16E2"/>
    <w:rsid w:val="00BB419F"/>
    <w:rsid w:val="00BB6D41"/>
    <w:rsid w:val="00BB73E5"/>
    <w:rsid w:val="00BD05CF"/>
    <w:rsid w:val="00BD08F0"/>
    <w:rsid w:val="00BD277C"/>
    <w:rsid w:val="00BD7CAE"/>
    <w:rsid w:val="00BE400D"/>
    <w:rsid w:val="00BE58B2"/>
    <w:rsid w:val="00BF16CA"/>
    <w:rsid w:val="00BF2772"/>
    <w:rsid w:val="00BF4698"/>
    <w:rsid w:val="00BF687D"/>
    <w:rsid w:val="00BF7540"/>
    <w:rsid w:val="00C009B7"/>
    <w:rsid w:val="00C026C5"/>
    <w:rsid w:val="00C0311D"/>
    <w:rsid w:val="00C046A9"/>
    <w:rsid w:val="00C2010A"/>
    <w:rsid w:val="00C21C8A"/>
    <w:rsid w:val="00C22AAF"/>
    <w:rsid w:val="00C2667F"/>
    <w:rsid w:val="00C3055F"/>
    <w:rsid w:val="00C305F5"/>
    <w:rsid w:val="00C338E8"/>
    <w:rsid w:val="00C34E3E"/>
    <w:rsid w:val="00C3572A"/>
    <w:rsid w:val="00C42F8E"/>
    <w:rsid w:val="00C44802"/>
    <w:rsid w:val="00C47936"/>
    <w:rsid w:val="00C54E75"/>
    <w:rsid w:val="00C54E84"/>
    <w:rsid w:val="00C62304"/>
    <w:rsid w:val="00C62420"/>
    <w:rsid w:val="00C641FD"/>
    <w:rsid w:val="00C649B2"/>
    <w:rsid w:val="00C65E38"/>
    <w:rsid w:val="00C725F2"/>
    <w:rsid w:val="00C7592D"/>
    <w:rsid w:val="00C76C58"/>
    <w:rsid w:val="00C77378"/>
    <w:rsid w:val="00C77B0C"/>
    <w:rsid w:val="00C9213A"/>
    <w:rsid w:val="00CA0987"/>
    <w:rsid w:val="00CA2326"/>
    <w:rsid w:val="00CA5AB9"/>
    <w:rsid w:val="00CA6AF4"/>
    <w:rsid w:val="00CB177E"/>
    <w:rsid w:val="00CB2994"/>
    <w:rsid w:val="00CC00B7"/>
    <w:rsid w:val="00CC1D0E"/>
    <w:rsid w:val="00CC38F0"/>
    <w:rsid w:val="00CC4B26"/>
    <w:rsid w:val="00CC5161"/>
    <w:rsid w:val="00CD7B22"/>
    <w:rsid w:val="00CE1C1E"/>
    <w:rsid w:val="00CF41E7"/>
    <w:rsid w:val="00CF4214"/>
    <w:rsid w:val="00D0112B"/>
    <w:rsid w:val="00D02462"/>
    <w:rsid w:val="00D03A86"/>
    <w:rsid w:val="00D03B70"/>
    <w:rsid w:val="00D047ED"/>
    <w:rsid w:val="00D05E2A"/>
    <w:rsid w:val="00D115B7"/>
    <w:rsid w:val="00D131AC"/>
    <w:rsid w:val="00D21486"/>
    <w:rsid w:val="00D36704"/>
    <w:rsid w:val="00D443AB"/>
    <w:rsid w:val="00D44676"/>
    <w:rsid w:val="00D51191"/>
    <w:rsid w:val="00D51503"/>
    <w:rsid w:val="00D56A98"/>
    <w:rsid w:val="00D64CDC"/>
    <w:rsid w:val="00D6506E"/>
    <w:rsid w:val="00D6527E"/>
    <w:rsid w:val="00D749E9"/>
    <w:rsid w:val="00D7678D"/>
    <w:rsid w:val="00D7722D"/>
    <w:rsid w:val="00D832D7"/>
    <w:rsid w:val="00D8357A"/>
    <w:rsid w:val="00D84240"/>
    <w:rsid w:val="00D868A8"/>
    <w:rsid w:val="00D90C97"/>
    <w:rsid w:val="00D94131"/>
    <w:rsid w:val="00D946AF"/>
    <w:rsid w:val="00D96F81"/>
    <w:rsid w:val="00DA0D8A"/>
    <w:rsid w:val="00DA215C"/>
    <w:rsid w:val="00DA5FD4"/>
    <w:rsid w:val="00DA773C"/>
    <w:rsid w:val="00DB0904"/>
    <w:rsid w:val="00DB105F"/>
    <w:rsid w:val="00DB4BCE"/>
    <w:rsid w:val="00DB4F6C"/>
    <w:rsid w:val="00DB6550"/>
    <w:rsid w:val="00DB6736"/>
    <w:rsid w:val="00DC6424"/>
    <w:rsid w:val="00DC6522"/>
    <w:rsid w:val="00DD1B71"/>
    <w:rsid w:val="00DD2286"/>
    <w:rsid w:val="00DD3B70"/>
    <w:rsid w:val="00DE1D51"/>
    <w:rsid w:val="00DE22BC"/>
    <w:rsid w:val="00DE3671"/>
    <w:rsid w:val="00DE38D7"/>
    <w:rsid w:val="00DE3CBD"/>
    <w:rsid w:val="00DE42A5"/>
    <w:rsid w:val="00DE5987"/>
    <w:rsid w:val="00DE68DF"/>
    <w:rsid w:val="00DE6BF8"/>
    <w:rsid w:val="00DF1AB2"/>
    <w:rsid w:val="00DF32D0"/>
    <w:rsid w:val="00DF60B5"/>
    <w:rsid w:val="00E00360"/>
    <w:rsid w:val="00E01CDC"/>
    <w:rsid w:val="00E01F44"/>
    <w:rsid w:val="00E02994"/>
    <w:rsid w:val="00E0359B"/>
    <w:rsid w:val="00E0467A"/>
    <w:rsid w:val="00E054F2"/>
    <w:rsid w:val="00E17AB8"/>
    <w:rsid w:val="00E21025"/>
    <w:rsid w:val="00E23548"/>
    <w:rsid w:val="00E23D07"/>
    <w:rsid w:val="00E25C51"/>
    <w:rsid w:val="00E26C44"/>
    <w:rsid w:val="00E30309"/>
    <w:rsid w:val="00E30912"/>
    <w:rsid w:val="00E30D7D"/>
    <w:rsid w:val="00E327C7"/>
    <w:rsid w:val="00E32EBE"/>
    <w:rsid w:val="00E4004B"/>
    <w:rsid w:val="00E40E7C"/>
    <w:rsid w:val="00E42570"/>
    <w:rsid w:val="00E430A2"/>
    <w:rsid w:val="00E551E8"/>
    <w:rsid w:val="00E60299"/>
    <w:rsid w:val="00E714BE"/>
    <w:rsid w:val="00E727F7"/>
    <w:rsid w:val="00E75B49"/>
    <w:rsid w:val="00E7686E"/>
    <w:rsid w:val="00E768D8"/>
    <w:rsid w:val="00E7722F"/>
    <w:rsid w:val="00E81CC7"/>
    <w:rsid w:val="00E82B55"/>
    <w:rsid w:val="00E83E06"/>
    <w:rsid w:val="00E83E30"/>
    <w:rsid w:val="00E84873"/>
    <w:rsid w:val="00E864AC"/>
    <w:rsid w:val="00E90340"/>
    <w:rsid w:val="00E908C8"/>
    <w:rsid w:val="00E972AE"/>
    <w:rsid w:val="00EA1973"/>
    <w:rsid w:val="00EA2698"/>
    <w:rsid w:val="00EA3738"/>
    <w:rsid w:val="00EA37B7"/>
    <w:rsid w:val="00EA4A77"/>
    <w:rsid w:val="00EA6F44"/>
    <w:rsid w:val="00EB11B8"/>
    <w:rsid w:val="00EB1EE8"/>
    <w:rsid w:val="00EB353A"/>
    <w:rsid w:val="00EB39A1"/>
    <w:rsid w:val="00EB3FF0"/>
    <w:rsid w:val="00EB6DF8"/>
    <w:rsid w:val="00EC145A"/>
    <w:rsid w:val="00EC4D01"/>
    <w:rsid w:val="00EC641A"/>
    <w:rsid w:val="00EC6437"/>
    <w:rsid w:val="00EC678A"/>
    <w:rsid w:val="00ED0D43"/>
    <w:rsid w:val="00ED3D81"/>
    <w:rsid w:val="00ED6E18"/>
    <w:rsid w:val="00EE3034"/>
    <w:rsid w:val="00EE30BE"/>
    <w:rsid w:val="00EE7679"/>
    <w:rsid w:val="00F0250B"/>
    <w:rsid w:val="00F04961"/>
    <w:rsid w:val="00F1695B"/>
    <w:rsid w:val="00F17FB0"/>
    <w:rsid w:val="00F21086"/>
    <w:rsid w:val="00F25C00"/>
    <w:rsid w:val="00F306A5"/>
    <w:rsid w:val="00F3128D"/>
    <w:rsid w:val="00F31EFC"/>
    <w:rsid w:val="00F32E1C"/>
    <w:rsid w:val="00F34C9E"/>
    <w:rsid w:val="00F36E55"/>
    <w:rsid w:val="00F3788D"/>
    <w:rsid w:val="00F4165A"/>
    <w:rsid w:val="00F426EC"/>
    <w:rsid w:val="00F47C17"/>
    <w:rsid w:val="00F609A4"/>
    <w:rsid w:val="00F65AD2"/>
    <w:rsid w:val="00F65B67"/>
    <w:rsid w:val="00F66060"/>
    <w:rsid w:val="00F679A1"/>
    <w:rsid w:val="00F72F91"/>
    <w:rsid w:val="00F7354E"/>
    <w:rsid w:val="00F7557F"/>
    <w:rsid w:val="00F76654"/>
    <w:rsid w:val="00F82371"/>
    <w:rsid w:val="00F8517C"/>
    <w:rsid w:val="00F863D1"/>
    <w:rsid w:val="00F86542"/>
    <w:rsid w:val="00F87EA6"/>
    <w:rsid w:val="00F9120E"/>
    <w:rsid w:val="00F91E8B"/>
    <w:rsid w:val="00F934FB"/>
    <w:rsid w:val="00F941E7"/>
    <w:rsid w:val="00F966B2"/>
    <w:rsid w:val="00F9740E"/>
    <w:rsid w:val="00F97451"/>
    <w:rsid w:val="00F977F6"/>
    <w:rsid w:val="00F978E6"/>
    <w:rsid w:val="00FA3DC9"/>
    <w:rsid w:val="00FA43BB"/>
    <w:rsid w:val="00FA4CC8"/>
    <w:rsid w:val="00FA5EF0"/>
    <w:rsid w:val="00FB2696"/>
    <w:rsid w:val="00FB52FC"/>
    <w:rsid w:val="00FD1BDC"/>
    <w:rsid w:val="00FD1ED6"/>
    <w:rsid w:val="00FD7067"/>
    <w:rsid w:val="00FE291C"/>
    <w:rsid w:val="00FE2B55"/>
    <w:rsid w:val="00FE2DE1"/>
    <w:rsid w:val="00FE3829"/>
    <w:rsid w:val="00FE572F"/>
    <w:rsid w:val="00FE5BE7"/>
    <w:rsid w:val="00FE76DB"/>
    <w:rsid w:val="00FE7E3F"/>
    <w:rsid w:val="00FF4949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03" fillcolor="white">
      <v:fill color="white"/>
    </o:shapedefaults>
    <o:shapelayout v:ext="edit">
      <o:idmap v:ext="edit" data="1"/>
    </o:shapelayout>
  </w:shapeDefaults>
  <w:decimalSymbol w:val=","/>
  <w:listSeparator w:val=";"/>
  <w14:docId w14:val="5706BE31"/>
  <w15:docId w15:val="{E31DDB8F-9C06-49D1-AD24-2876BFA8E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A67"/>
    <w:rPr>
      <w:sz w:val="24"/>
    </w:rPr>
  </w:style>
  <w:style w:type="paragraph" w:styleId="1">
    <w:name w:val="heading 1"/>
    <w:basedOn w:val="a"/>
    <w:next w:val="a"/>
    <w:qFormat/>
    <w:rsid w:val="006D5A67"/>
    <w:pPr>
      <w:keepNext/>
      <w:spacing w:before="80"/>
      <w:outlineLvl w:val="0"/>
    </w:pPr>
    <w:rPr>
      <w:rFonts w:ascii="Arial" w:hAnsi="Arial"/>
      <w:snapToGrid w:val="0"/>
      <w:color w:val="000000"/>
    </w:rPr>
  </w:style>
  <w:style w:type="paragraph" w:styleId="2">
    <w:name w:val="heading 2"/>
    <w:basedOn w:val="a"/>
    <w:next w:val="a"/>
    <w:qFormat/>
    <w:rsid w:val="006D5A67"/>
    <w:pPr>
      <w:keepNext/>
      <w:spacing w:before="160"/>
      <w:jc w:val="center"/>
      <w:outlineLvl w:val="1"/>
    </w:pPr>
    <w:rPr>
      <w:rFonts w:ascii="Arial" w:hAnsi="Arial"/>
    </w:rPr>
  </w:style>
  <w:style w:type="paragraph" w:styleId="3">
    <w:name w:val="heading 3"/>
    <w:basedOn w:val="a"/>
    <w:next w:val="a"/>
    <w:qFormat/>
    <w:rsid w:val="006D5A67"/>
    <w:pPr>
      <w:keepNext/>
      <w:spacing w:before="160"/>
      <w:jc w:val="center"/>
      <w:outlineLvl w:val="2"/>
    </w:pPr>
    <w:rPr>
      <w:rFonts w:ascii="Arial" w:hAnsi="Arial"/>
      <w:snapToGrid w:val="0"/>
      <w:color w:val="000000"/>
    </w:rPr>
  </w:style>
  <w:style w:type="paragraph" w:styleId="4">
    <w:name w:val="heading 4"/>
    <w:basedOn w:val="a"/>
    <w:next w:val="a"/>
    <w:qFormat/>
    <w:rsid w:val="006D5A67"/>
    <w:pPr>
      <w:keepNext/>
      <w:spacing w:before="80"/>
      <w:jc w:val="center"/>
      <w:outlineLvl w:val="3"/>
    </w:pPr>
    <w:rPr>
      <w:rFonts w:ascii="Arial" w:hAnsi="Arial"/>
      <w:b/>
      <w:u w:val="single"/>
    </w:rPr>
  </w:style>
  <w:style w:type="paragraph" w:styleId="7">
    <w:name w:val="heading 7"/>
    <w:basedOn w:val="a"/>
    <w:next w:val="a"/>
    <w:qFormat/>
    <w:rsid w:val="006D5A67"/>
    <w:pPr>
      <w:keepNext/>
      <w:spacing w:before="20"/>
      <w:outlineLvl w:val="6"/>
    </w:pPr>
    <w:rPr>
      <w:rFonts w:ascii="Arial" w:hAnsi="Arial"/>
    </w:rPr>
  </w:style>
  <w:style w:type="paragraph" w:styleId="9">
    <w:name w:val="heading 9"/>
    <w:basedOn w:val="a"/>
    <w:next w:val="a"/>
    <w:qFormat/>
    <w:rsid w:val="006D5A67"/>
    <w:pPr>
      <w:keepNext/>
      <w:spacing w:before="160"/>
      <w:jc w:val="both"/>
      <w:outlineLvl w:val="8"/>
    </w:pPr>
    <w:rPr>
      <w:rFonts w:ascii="Arial" w:hAnsi="Arial"/>
      <w:snapToGrid w:val="0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uiPriority w:val="99"/>
    <w:rsid w:val="006D5A67"/>
    <w:pPr>
      <w:tabs>
        <w:tab w:val="center" w:pos="4153"/>
        <w:tab w:val="right" w:pos="8306"/>
      </w:tabs>
    </w:pPr>
    <w:rPr>
      <w:noProof/>
    </w:rPr>
  </w:style>
  <w:style w:type="paragraph" w:styleId="a5">
    <w:name w:val="footer"/>
    <w:link w:val="a6"/>
    <w:rsid w:val="006D5A67"/>
    <w:pPr>
      <w:tabs>
        <w:tab w:val="center" w:pos="4153"/>
        <w:tab w:val="right" w:pos="8306"/>
      </w:tabs>
    </w:pPr>
    <w:rPr>
      <w:noProof/>
    </w:rPr>
  </w:style>
  <w:style w:type="paragraph" w:styleId="a7">
    <w:name w:val="Body Text"/>
    <w:basedOn w:val="a"/>
    <w:rsid w:val="006D5A67"/>
    <w:rPr>
      <w:rFonts w:ascii="Arial" w:hAnsi="Arial"/>
      <w:snapToGrid w:val="0"/>
      <w:color w:val="000000"/>
    </w:rPr>
  </w:style>
  <w:style w:type="paragraph" w:styleId="a8">
    <w:name w:val="Title"/>
    <w:basedOn w:val="a"/>
    <w:link w:val="a9"/>
    <w:qFormat/>
    <w:rsid w:val="006D5A67"/>
    <w:pPr>
      <w:ind w:firstLine="709"/>
      <w:jc w:val="center"/>
    </w:pPr>
    <w:rPr>
      <w:rFonts w:ascii="Arial" w:hAnsi="Arial"/>
      <w:b/>
    </w:rPr>
  </w:style>
  <w:style w:type="paragraph" w:customStyle="1" w:styleId="aa">
    <w:name w:val="Îáû÷íûé"/>
    <w:rsid w:val="003B5585"/>
    <w:rPr>
      <w:lang w:val="en-US"/>
    </w:rPr>
  </w:style>
  <w:style w:type="character" w:styleId="ab">
    <w:name w:val="page number"/>
    <w:basedOn w:val="a0"/>
    <w:rsid w:val="000134C1"/>
  </w:style>
  <w:style w:type="paragraph" w:styleId="ac">
    <w:name w:val="Body Text Indent"/>
    <w:basedOn w:val="a"/>
    <w:rsid w:val="00723A29"/>
    <w:pPr>
      <w:spacing w:after="120"/>
      <w:ind w:left="283"/>
    </w:pPr>
  </w:style>
  <w:style w:type="paragraph" w:styleId="ad">
    <w:name w:val="Document Map"/>
    <w:basedOn w:val="a"/>
    <w:semiHidden/>
    <w:rsid w:val="00363283"/>
    <w:pPr>
      <w:shd w:val="clear" w:color="auto" w:fill="000080"/>
    </w:pPr>
    <w:rPr>
      <w:rFonts w:ascii="Tahoma" w:hAnsi="Tahoma" w:cs="Tahoma"/>
      <w:sz w:val="20"/>
    </w:rPr>
  </w:style>
  <w:style w:type="character" w:customStyle="1" w:styleId="a6">
    <w:name w:val="Нижний колонтитул Знак"/>
    <w:link w:val="a5"/>
    <w:rsid w:val="00551778"/>
    <w:rPr>
      <w:noProof/>
      <w:lang w:val="ru-RU" w:eastAsia="ru-RU" w:bidi="ar-SA"/>
    </w:rPr>
  </w:style>
  <w:style w:type="table" w:styleId="ae">
    <w:name w:val="Table Grid"/>
    <w:basedOn w:val="a1"/>
    <w:uiPriority w:val="59"/>
    <w:rsid w:val="00BF687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ий колонтитул Знак"/>
    <w:link w:val="a3"/>
    <w:uiPriority w:val="99"/>
    <w:rsid w:val="00A74C39"/>
    <w:rPr>
      <w:noProof/>
      <w:lang w:val="ru-RU" w:eastAsia="ru-RU" w:bidi="ar-SA"/>
    </w:rPr>
  </w:style>
  <w:style w:type="character" w:customStyle="1" w:styleId="a9">
    <w:name w:val="Заголовок Знак"/>
    <w:link w:val="a8"/>
    <w:rsid w:val="00AB6E37"/>
    <w:rPr>
      <w:rFonts w:ascii="Arial" w:hAnsi="Arial"/>
      <w:b/>
      <w:sz w:val="24"/>
    </w:rPr>
  </w:style>
  <w:style w:type="paragraph" w:styleId="af">
    <w:name w:val="Balloon Text"/>
    <w:basedOn w:val="a"/>
    <w:link w:val="af0"/>
    <w:rsid w:val="00DD3B7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DD3B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85;&#1090;&#1086;&#1085;&#1086;&#1074;\&#1056;&#1072;&#1073;&#1086;&#1095;&#1080;&#1081;%20&#1089;&#1090;&#1086;&#1083;\010609%20&#1057;&#1086;&#1089;&#1090;&#1072;&#1074;%20&#1087;&#1088;&#1086;&#1077;&#1082;&#1090;&#1072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EDF7E41E1144E5E9BFB5FE533BCF9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D7100D3-5A37-4E61-8D64-0061AD7B516F}"/>
      </w:docPartPr>
      <w:docPartBody>
        <w:p w:rsidR="007A5698" w:rsidRDefault="007E4560" w:rsidP="007E4560">
          <w:pPr>
            <w:pStyle w:val="6EDF7E41E1144E5E9BFB5FE533BCF9DE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560"/>
    <w:rsid w:val="000E1F3D"/>
    <w:rsid w:val="007A5698"/>
    <w:rsid w:val="007E4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64991B5BC0418AB4C8C624DE3F6255">
    <w:name w:val="DE64991B5BC0418AB4C8C624DE3F6255"/>
    <w:rsid w:val="007E4560"/>
  </w:style>
  <w:style w:type="paragraph" w:customStyle="1" w:styleId="E8E974FBDF254805ACBFA1C3E9F94F31">
    <w:name w:val="E8E974FBDF254805ACBFA1C3E9F94F31"/>
    <w:rsid w:val="007E4560"/>
  </w:style>
  <w:style w:type="paragraph" w:customStyle="1" w:styleId="41B6CCDE4C814B0984D8CCA973DC6932">
    <w:name w:val="41B6CCDE4C814B0984D8CCA973DC6932"/>
    <w:rsid w:val="007E4560"/>
  </w:style>
  <w:style w:type="paragraph" w:customStyle="1" w:styleId="DC3564C65F804D5783EAC80AB4A9502B">
    <w:name w:val="DC3564C65F804D5783EAC80AB4A9502B"/>
    <w:rsid w:val="007E4560"/>
  </w:style>
  <w:style w:type="paragraph" w:customStyle="1" w:styleId="6EDF7E41E1144E5E9BFB5FE533BCF9DE">
    <w:name w:val="6EDF7E41E1144E5E9BFB5FE533BCF9DE"/>
    <w:rsid w:val="007E45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003AD-93A9-4AFD-8A1A-5C99E4FEB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010609 Состав проекта.dotx</Template>
  <TotalTime>54</TotalTime>
  <Pages>3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ddx1</cp:lastModifiedBy>
  <cp:revision>2</cp:revision>
  <cp:lastPrinted>2013-05-16T12:12:00Z</cp:lastPrinted>
  <dcterms:created xsi:type="dcterms:W3CDTF">2013-08-15T10:36:00Z</dcterms:created>
  <dcterms:modified xsi:type="dcterms:W3CDTF">2017-02-08T05:39:00Z</dcterms:modified>
</cp:coreProperties>
</file>